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E69071" w14:textId="77777777" w:rsidR="00262AAC" w:rsidRDefault="0032637B" w:rsidP="0032637B">
      <w:pPr>
        <w:jc w:val="center"/>
        <w:rPr>
          <w:b/>
        </w:rPr>
      </w:pPr>
      <w:r w:rsidRPr="0032637B">
        <w:rPr>
          <w:b/>
        </w:rPr>
        <w:t>Celostátní seminář ředitelů středních průmyslových škol  zaměřený na koncepční a metodické otázky rozvoje odborného školství   spojený s Valnou hromadou </w:t>
      </w:r>
      <w:r w:rsidRPr="0032637B">
        <w:rPr>
          <w:b/>
          <w:sz w:val="28"/>
          <w:szCs w:val="28"/>
        </w:rPr>
        <w:t>A SPŠ ČR</w:t>
      </w:r>
      <w:r w:rsidRPr="0032637B">
        <w:rPr>
          <w:b/>
        </w:rPr>
        <w:t>,   ve dnech ​</w:t>
      </w:r>
      <w:r w:rsidRPr="0032637B">
        <w:rPr>
          <w:b/>
          <w:sz w:val="32"/>
          <w:szCs w:val="32"/>
        </w:rPr>
        <w:t>4. – 6. října 2016</w:t>
      </w:r>
      <w:r w:rsidRPr="0032637B">
        <w:rPr>
          <w:b/>
        </w:rPr>
        <w:t>​ </w:t>
      </w:r>
    </w:p>
    <w:p w14:paraId="70403CA1" w14:textId="77777777" w:rsidR="0096307F" w:rsidRPr="0032637B" w:rsidRDefault="0032637B" w:rsidP="0032637B">
      <w:pPr>
        <w:jc w:val="center"/>
        <w:rPr>
          <w:b/>
        </w:rPr>
      </w:pPr>
      <w:r w:rsidRPr="0032637B">
        <w:rPr>
          <w:b/>
        </w:rPr>
        <w:t>v hotelu ​Horal, Špindlerův Mlýn</w:t>
      </w:r>
    </w:p>
    <w:p w14:paraId="6B62D6CF" w14:textId="77777777" w:rsidR="0032637B" w:rsidRDefault="0032637B"/>
    <w:p w14:paraId="49D7B9CF" w14:textId="77777777" w:rsidR="00DA7C6F" w:rsidRDefault="0032637B" w:rsidP="00DA7C6F">
      <w:pPr>
        <w:spacing w:after="0"/>
      </w:pPr>
      <w:r w:rsidRPr="0032637B">
        <w:rPr>
          <w:u w:val="single"/>
        </w:rPr>
        <w:t>09:00 – 09:</w:t>
      </w:r>
      <w:r w:rsidR="00F27FB5">
        <w:rPr>
          <w:u w:val="single"/>
        </w:rPr>
        <w:t>45</w:t>
      </w:r>
      <w:r w:rsidRPr="0032637B">
        <w:rPr>
          <w:u w:val="single"/>
        </w:rPr>
        <w:t xml:space="preserve">  Zahájení, informace o činnosti za uplynulé období  </w:t>
      </w:r>
      <w:r w:rsidRPr="0032637B">
        <w:t>Ing. Jiří Zajíček, předseda A SPŠ ČR   </w:t>
      </w:r>
    </w:p>
    <w:p w14:paraId="740028B7" w14:textId="77777777" w:rsidR="0032637B" w:rsidRDefault="00DA7C6F" w:rsidP="00DA7C6F">
      <w:pPr>
        <w:pStyle w:val="Odstavecseseznamem"/>
        <w:numPr>
          <w:ilvl w:val="0"/>
          <w:numId w:val="1"/>
        </w:numPr>
        <w:spacing w:after="0"/>
      </w:pPr>
      <w:r>
        <w:t>Informace o změně v programu</w:t>
      </w:r>
      <w:r w:rsidR="0032637B" w:rsidRPr="0032637B">
        <w:t xml:space="preserve"> </w:t>
      </w:r>
    </w:p>
    <w:p w14:paraId="4526F19C" w14:textId="77777777" w:rsidR="0027534F" w:rsidRDefault="0027534F" w:rsidP="0027534F">
      <w:pPr>
        <w:pStyle w:val="Odstavecseseznamem"/>
        <w:numPr>
          <w:ilvl w:val="0"/>
          <w:numId w:val="1"/>
        </w:numPr>
        <w:spacing w:after="0"/>
      </w:pPr>
      <w:r>
        <w:t>Informace ze zasedání ASPŠ – 10 klíčových témat:</w:t>
      </w:r>
    </w:p>
    <w:p w14:paraId="020FD4B4" w14:textId="77777777" w:rsidR="0027534F" w:rsidRDefault="0027534F" w:rsidP="00B311A9">
      <w:pPr>
        <w:pStyle w:val="Odstavecseseznamem"/>
        <w:numPr>
          <w:ilvl w:val="0"/>
          <w:numId w:val="1"/>
        </w:numPr>
        <w:spacing w:after="0"/>
      </w:pPr>
      <w:r>
        <w:t xml:space="preserve">Reforma </w:t>
      </w:r>
      <w:proofErr w:type="spellStart"/>
      <w:r>
        <w:t>FiRegŠk</w:t>
      </w:r>
      <w:proofErr w:type="spellEnd"/>
      <w:r>
        <w:t xml:space="preserve"> – financování PP, plánované setkání na MŠMT v pátek </w:t>
      </w:r>
      <w:proofErr w:type="gramStart"/>
      <w:r>
        <w:t>7.10.16</w:t>
      </w:r>
      <w:proofErr w:type="gramEnd"/>
      <w:r>
        <w:t>, nejasnosti v nastavení osobních příplatků</w:t>
      </w:r>
    </w:p>
    <w:p w14:paraId="345FA780" w14:textId="77777777" w:rsidR="0032637B" w:rsidRDefault="00B311A9" w:rsidP="00B311A9">
      <w:pPr>
        <w:spacing w:after="0"/>
        <w:ind w:firstLine="360"/>
      </w:pPr>
      <w:r>
        <w:t xml:space="preserve">       </w:t>
      </w:r>
      <w:r w:rsidR="0087428C">
        <w:t>Financování NPP – asociace se musí vyjádřit</w:t>
      </w:r>
    </w:p>
    <w:p w14:paraId="54A9B67D" w14:textId="77777777" w:rsidR="00A578A7" w:rsidRDefault="0087428C" w:rsidP="00B311A9">
      <w:pPr>
        <w:pStyle w:val="Odstavecseseznamem"/>
        <w:numPr>
          <w:ilvl w:val="0"/>
          <w:numId w:val="1"/>
        </w:numPr>
        <w:spacing w:after="0"/>
      </w:pPr>
      <w:r>
        <w:t>Kariérní systém</w:t>
      </w:r>
      <w:r w:rsidR="00210E90">
        <w:t xml:space="preserve"> (IPS – IMCA – Implementace kariérního systému pedagogů </w:t>
      </w:r>
      <w:proofErr w:type="gramStart"/>
      <w:r w:rsidR="00210E90">
        <w:t>1.1.16</w:t>
      </w:r>
      <w:proofErr w:type="gramEnd"/>
      <w:r w:rsidR="00210E90">
        <w:t xml:space="preserve"> – 30.4.19</w:t>
      </w:r>
      <w:r w:rsidR="00A578A7">
        <w:t xml:space="preserve"> – 0,5 mili</w:t>
      </w:r>
      <w:r w:rsidR="00B311A9">
        <w:t>a</w:t>
      </w:r>
      <w:r w:rsidR="00A578A7">
        <w:t>rdy</w:t>
      </w:r>
      <w:r w:rsidR="00210E90">
        <w:t>)</w:t>
      </w:r>
      <w:r w:rsidR="00392757">
        <w:t xml:space="preserve">, </w:t>
      </w:r>
    </w:p>
    <w:p w14:paraId="0DCAB3DA" w14:textId="77777777" w:rsidR="0087428C" w:rsidRDefault="00392757" w:rsidP="00A578A7">
      <w:pPr>
        <w:pStyle w:val="Odstavecseseznamem"/>
        <w:spacing w:after="0"/>
      </w:pPr>
      <w:r>
        <w:t>shoda na  - adaptačním období na 2 roky, zavádějící učitel</w:t>
      </w:r>
    </w:p>
    <w:p w14:paraId="34626EE3" w14:textId="77777777" w:rsidR="00392757" w:rsidRDefault="004F3C1B" w:rsidP="00392757">
      <w:pPr>
        <w:pStyle w:val="Odstavecseseznamem"/>
        <w:spacing w:after="0"/>
      </w:pPr>
      <w:r>
        <w:t>n</w:t>
      </w:r>
      <w:r w:rsidR="00392757">
        <w:t>eshoda – plány osobního rozvoje učitelů (1x za rok sezení s každým plán – 1x za rok s každým vyhodnocení)</w:t>
      </w:r>
    </w:p>
    <w:p w14:paraId="3F44D940" w14:textId="77777777" w:rsidR="00392757" w:rsidRDefault="00392757" w:rsidP="00392757">
      <w:pPr>
        <w:pStyle w:val="Odstavecseseznamem"/>
        <w:numPr>
          <w:ilvl w:val="0"/>
          <w:numId w:val="1"/>
        </w:numPr>
        <w:spacing w:after="0"/>
      </w:pPr>
      <w:r>
        <w:t xml:space="preserve">Standard učitele – velká </w:t>
      </w:r>
      <w:r w:rsidR="00A578A7">
        <w:t>nez</w:t>
      </w:r>
      <w:r>
        <w:t>námá</w:t>
      </w:r>
    </w:p>
    <w:p w14:paraId="4F4F3D79" w14:textId="77777777" w:rsidR="00A578A7" w:rsidRDefault="00A578A7" w:rsidP="00392757">
      <w:pPr>
        <w:pStyle w:val="Odstavecseseznamem"/>
        <w:numPr>
          <w:ilvl w:val="0"/>
          <w:numId w:val="1"/>
        </w:numPr>
        <w:spacing w:after="0"/>
      </w:pPr>
      <w:r>
        <w:t xml:space="preserve">Teze </w:t>
      </w:r>
      <w:r w:rsidR="00D62178">
        <w:t xml:space="preserve">vyhlášky </w:t>
      </w:r>
      <w:r>
        <w:t>o atestačním řízení v kariérním systému učitelů</w:t>
      </w:r>
    </w:p>
    <w:p w14:paraId="2DF620E7" w14:textId="77777777" w:rsidR="00A578A7" w:rsidRDefault="00A578A7" w:rsidP="00B311A9">
      <w:pPr>
        <w:pStyle w:val="Odstavecseseznamem"/>
        <w:numPr>
          <w:ilvl w:val="0"/>
          <w:numId w:val="1"/>
        </w:numPr>
        <w:spacing w:after="0"/>
      </w:pPr>
      <w:r>
        <w:t xml:space="preserve">OP VVV </w:t>
      </w:r>
      <w:r w:rsidR="004F3C1B">
        <w:t>–</w:t>
      </w:r>
      <w:r>
        <w:t xml:space="preserve"> šablony</w:t>
      </w:r>
    </w:p>
    <w:p w14:paraId="5658FE81" w14:textId="77777777" w:rsidR="004F3C1B" w:rsidRDefault="004F3C1B" w:rsidP="00B311A9">
      <w:pPr>
        <w:pStyle w:val="Odstavecseseznamem"/>
        <w:numPr>
          <w:ilvl w:val="0"/>
          <w:numId w:val="1"/>
        </w:numPr>
        <w:spacing w:after="0"/>
      </w:pPr>
      <w:r>
        <w:t xml:space="preserve">Zavedení jednotných přijímacích zkoušek, souhlas ASPŠ, nesouhlas s opakováním přijímací </w:t>
      </w:r>
      <w:proofErr w:type="spellStart"/>
      <w:r>
        <w:t>zk</w:t>
      </w:r>
      <w:proofErr w:type="spellEnd"/>
      <w:r>
        <w:t xml:space="preserve">., termíny (12. a 19.4 </w:t>
      </w:r>
      <w:proofErr w:type="spellStart"/>
      <w:r>
        <w:t>náhr</w:t>
      </w:r>
      <w:proofErr w:type="spellEnd"/>
      <w:r>
        <w:t xml:space="preserve">. </w:t>
      </w:r>
      <w:proofErr w:type="gramStart"/>
      <w:r>
        <w:t>11.a 12.5</w:t>
      </w:r>
      <w:proofErr w:type="gramEnd"/>
      <w:r>
        <w:t>)</w:t>
      </w:r>
    </w:p>
    <w:p w14:paraId="2F288ABC" w14:textId="77777777" w:rsidR="004F3C1B" w:rsidRPr="004F3C1B" w:rsidRDefault="004F3C1B" w:rsidP="00B311A9">
      <w:pPr>
        <w:pStyle w:val="Odstavecseseznamem"/>
        <w:numPr>
          <w:ilvl w:val="0"/>
          <w:numId w:val="1"/>
        </w:numPr>
        <w:spacing w:after="0"/>
        <w:rPr>
          <w:highlight w:val="yellow"/>
        </w:rPr>
      </w:pPr>
      <w:r w:rsidRPr="004F3C1B">
        <w:rPr>
          <w:highlight w:val="yellow"/>
        </w:rPr>
        <w:t>NV – seznam OV s povinnou MZ z</w:t>
      </w:r>
      <w:r>
        <w:rPr>
          <w:highlight w:val="yellow"/>
        </w:rPr>
        <w:t> </w:t>
      </w:r>
      <w:r w:rsidRPr="004F3C1B">
        <w:rPr>
          <w:highlight w:val="yellow"/>
        </w:rPr>
        <w:t>matematiky</w:t>
      </w:r>
    </w:p>
    <w:p w14:paraId="415F090A" w14:textId="77777777" w:rsidR="0087428C" w:rsidRDefault="004F3C1B" w:rsidP="004F3C1B">
      <w:pPr>
        <w:pStyle w:val="Odstavecseseznamem"/>
        <w:spacing w:after="0"/>
        <w:rPr>
          <w:u w:val="single"/>
        </w:rPr>
      </w:pPr>
      <w:r>
        <w:rPr>
          <w:u w:val="single"/>
        </w:rPr>
        <w:t xml:space="preserve">Zásadní nesouhlas se záměrem, trváme na tom, aby z M maturovali všichni s výjimkou oborů 82, vypořádání připomínek 26.10.2016, (PP z ČJL – </w:t>
      </w:r>
      <w:proofErr w:type="gramStart"/>
      <w:r>
        <w:rPr>
          <w:u w:val="single"/>
        </w:rPr>
        <w:t>11.dubna</w:t>
      </w:r>
      <w:proofErr w:type="gramEnd"/>
      <w:r>
        <w:rPr>
          <w:u w:val="single"/>
        </w:rPr>
        <w:t xml:space="preserve"> 2017)</w:t>
      </w:r>
      <w:r w:rsidR="00F35FD5" w:rsidRPr="00F35FD5">
        <w:t>,</w:t>
      </w:r>
      <w:r w:rsidR="00F35FD5">
        <w:t xml:space="preserve"> S</w:t>
      </w:r>
      <w:r w:rsidR="00F35FD5" w:rsidRPr="00F35FD5">
        <w:t>trategie 2020</w:t>
      </w:r>
    </w:p>
    <w:p w14:paraId="75EAAE0E" w14:textId="77777777" w:rsidR="004F3C1B" w:rsidRDefault="009D440C" w:rsidP="004F3C1B">
      <w:pPr>
        <w:pStyle w:val="Odstavecseseznamem"/>
        <w:numPr>
          <w:ilvl w:val="0"/>
          <w:numId w:val="1"/>
        </w:numPr>
        <w:spacing w:after="0"/>
      </w:pPr>
      <w:r w:rsidRPr="009D440C">
        <w:t xml:space="preserve">Novela Z 179/2006 Sb. (mistrovská zkouška) </w:t>
      </w:r>
      <w:r>
        <w:t>– nesouhlas, připomínky</w:t>
      </w:r>
      <w:r w:rsidR="00CD7173">
        <w:t xml:space="preserve"> </w:t>
      </w:r>
      <w:r>
        <w:t>do</w:t>
      </w:r>
      <w:r w:rsidR="00CD7173">
        <w:t>s</w:t>
      </w:r>
      <w:r>
        <w:t>ud nevypořádány</w:t>
      </w:r>
    </w:p>
    <w:p w14:paraId="47243EBB" w14:textId="77777777" w:rsidR="009D440C" w:rsidRDefault="009D440C" w:rsidP="004F3C1B">
      <w:pPr>
        <w:pStyle w:val="Odstavecseseznamem"/>
        <w:numPr>
          <w:ilvl w:val="0"/>
          <w:numId w:val="1"/>
        </w:numPr>
        <w:spacing w:after="0"/>
      </w:pPr>
      <w:r>
        <w:t xml:space="preserve">V 282/2016 </w:t>
      </w:r>
      <w:proofErr w:type="spellStart"/>
      <w:r>
        <w:t>Sb</w:t>
      </w:r>
      <w:proofErr w:type="spellEnd"/>
      <w:r>
        <w:t xml:space="preserve"> – </w:t>
      </w:r>
      <w:proofErr w:type="spellStart"/>
      <w:r>
        <w:t>pamlskou</w:t>
      </w:r>
      <w:proofErr w:type="spellEnd"/>
      <w:r>
        <w:t xml:space="preserve"> </w:t>
      </w:r>
      <w:proofErr w:type="spellStart"/>
      <w:r>
        <w:t>vyhl</w:t>
      </w:r>
      <w:proofErr w:type="spellEnd"/>
      <w:r>
        <w:t xml:space="preserve">.- platná od </w:t>
      </w:r>
      <w:proofErr w:type="gramStart"/>
      <w:r>
        <w:t>20.9.2016</w:t>
      </w:r>
      <w:proofErr w:type="gramEnd"/>
      <w:r>
        <w:t xml:space="preserve"> – po </w:t>
      </w:r>
      <w:r w:rsidR="00CD7173">
        <w:t>ukončení zás</w:t>
      </w:r>
      <w:r>
        <w:t>adního vzdělání již není regulace (tj. nás SŠ se to netýká</w:t>
      </w:r>
      <w:r w:rsidR="00CD7173">
        <w:t>, pouze víceletých gymnázií</w:t>
      </w:r>
      <w:r>
        <w:t>)</w:t>
      </w:r>
    </w:p>
    <w:p w14:paraId="54875849" w14:textId="77777777" w:rsidR="009D440C" w:rsidRDefault="009D440C" w:rsidP="004F3C1B">
      <w:pPr>
        <w:pStyle w:val="Odstavecseseznamem"/>
        <w:numPr>
          <w:ilvl w:val="0"/>
          <w:numId w:val="1"/>
        </w:numPr>
        <w:spacing w:after="0"/>
      </w:pPr>
      <w:r>
        <w:t>Praktická výuka a použití CHLS, V 180/2015 a novelizace z 288/2000 Sb. – podařila se protlačit výjimka, MŠMT mělo vydat seznam látek, které jsou povolené, to je problém, protože klasičce látek se neustále mění, snaha, aby se v novele ŠZ objevil v §65 seznam zakázaných látek</w:t>
      </w:r>
    </w:p>
    <w:p w14:paraId="6752C5E1" w14:textId="77777777" w:rsidR="00D62178" w:rsidRDefault="00D62178" w:rsidP="00D62178">
      <w:pPr>
        <w:pStyle w:val="Odstavecseseznamem"/>
        <w:spacing w:after="0"/>
      </w:pPr>
      <w:r>
        <w:t xml:space="preserve">V 180/2015 je součástí pouze odborného výcviku a na odborných školách je praktické vyučování </w:t>
      </w:r>
    </w:p>
    <w:p w14:paraId="6D7E2F03" w14:textId="77777777" w:rsidR="00D62178" w:rsidRDefault="00D62178" w:rsidP="00D62178">
      <w:pPr>
        <w:pStyle w:val="Odstavecseseznamem"/>
        <w:numPr>
          <w:ilvl w:val="0"/>
          <w:numId w:val="1"/>
        </w:numPr>
        <w:spacing w:after="0"/>
      </w:pPr>
      <w:r>
        <w:t xml:space="preserve">Platové poměry ve školství – společné prohlášení CZESHA a AŘG </w:t>
      </w:r>
      <w:proofErr w:type="gramStart"/>
      <w:r>
        <w:t>9.9.2016</w:t>
      </w:r>
      <w:proofErr w:type="gramEnd"/>
      <w:r>
        <w:t>, požadavek -  do 2020 nárůst na 135% průměrného platu</w:t>
      </w:r>
      <w:r w:rsidR="00262AAC">
        <w:t xml:space="preserve"> vysokoškoláků </w:t>
      </w:r>
      <w:r>
        <w:t xml:space="preserve"> v</w:t>
      </w:r>
      <w:r w:rsidR="0079600D">
        <w:t> </w:t>
      </w:r>
      <w:r>
        <w:t>ČR</w:t>
      </w:r>
    </w:p>
    <w:p w14:paraId="1CDE83F9" w14:textId="77777777" w:rsidR="0079600D" w:rsidRDefault="0079600D" w:rsidP="0079600D">
      <w:pPr>
        <w:spacing w:after="0"/>
      </w:pPr>
    </w:p>
    <w:p w14:paraId="1F79A0EE" w14:textId="77777777" w:rsidR="0079600D" w:rsidRDefault="00B311A9" w:rsidP="0079600D">
      <w:pPr>
        <w:spacing w:after="0"/>
      </w:pPr>
      <w:r>
        <w:t>Pro s</w:t>
      </w:r>
      <w:r w:rsidR="0079600D">
        <w:t xml:space="preserve">tanovisko VH – </w:t>
      </w:r>
      <w:r>
        <w:t xml:space="preserve"> mají odborné sekce úkol </w:t>
      </w:r>
      <w:proofErr w:type="gramStart"/>
      <w:r>
        <w:t>p</w:t>
      </w:r>
      <w:r w:rsidR="0079600D">
        <w:t>rojedn</w:t>
      </w:r>
      <w:r>
        <w:t>at</w:t>
      </w:r>
      <w:r w:rsidR="0079600D">
        <w:t xml:space="preserve"> </w:t>
      </w:r>
      <w:r>
        <w:t xml:space="preserve"> </w:t>
      </w:r>
      <w:r w:rsidR="0079600D">
        <w:t>reform</w:t>
      </w:r>
      <w:r>
        <w:t>u</w:t>
      </w:r>
      <w:proofErr w:type="gramEnd"/>
      <w:r w:rsidR="0079600D">
        <w:t xml:space="preserve"> financování – </w:t>
      </w:r>
      <w:proofErr w:type="spellStart"/>
      <w:r w:rsidR="0079600D">
        <w:t>nepedagogové</w:t>
      </w:r>
      <w:proofErr w:type="spellEnd"/>
      <w:r w:rsidR="0079600D">
        <w:t>, NV – seznam</w:t>
      </w:r>
      <w:r w:rsidR="00EB3D00">
        <w:t xml:space="preserve"> oborů s MZ z mat., s</w:t>
      </w:r>
      <w:r>
        <w:t>tanovisko, k mistrovské zkoušce</w:t>
      </w:r>
    </w:p>
    <w:p w14:paraId="181F8A27" w14:textId="77777777" w:rsidR="0087428C" w:rsidRDefault="0087428C" w:rsidP="00DA7C6F">
      <w:pPr>
        <w:spacing w:after="0"/>
        <w:rPr>
          <w:u w:val="single"/>
        </w:rPr>
      </w:pPr>
    </w:p>
    <w:p w14:paraId="0D03BCC8" w14:textId="77777777" w:rsidR="00896AE8" w:rsidRPr="0094798D" w:rsidRDefault="0032637B" w:rsidP="00896AE8">
      <w:pPr>
        <w:spacing w:after="0"/>
        <w:ind w:left="1276" w:hanging="1276"/>
        <w:jc w:val="both"/>
        <w:rPr>
          <w:b/>
        </w:rPr>
      </w:pPr>
      <w:r w:rsidRPr="0032637B">
        <w:rPr>
          <w:u w:val="single"/>
        </w:rPr>
        <w:t>09:</w:t>
      </w:r>
      <w:r w:rsidR="00F27FB5">
        <w:rPr>
          <w:u w:val="single"/>
        </w:rPr>
        <w:t>45</w:t>
      </w:r>
      <w:r w:rsidRPr="0032637B">
        <w:rPr>
          <w:u w:val="single"/>
        </w:rPr>
        <w:t> – </w:t>
      </w:r>
      <w:proofErr w:type="gramStart"/>
      <w:r w:rsidRPr="0032637B">
        <w:rPr>
          <w:u w:val="single"/>
        </w:rPr>
        <w:t>1</w:t>
      </w:r>
      <w:r w:rsidR="00896AE8">
        <w:rPr>
          <w:u w:val="single"/>
        </w:rPr>
        <w:t>1</w:t>
      </w:r>
      <w:r w:rsidRPr="0032637B">
        <w:rPr>
          <w:u w:val="single"/>
        </w:rPr>
        <w:t>:</w:t>
      </w:r>
      <w:r w:rsidR="00896AE8">
        <w:rPr>
          <w:u w:val="single"/>
        </w:rPr>
        <w:t>15</w:t>
      </w:r>
      <w:r w:rsidR="00896AE8" w:rsidRPr="00896AE8">
        <w:t xml:space="preserve"> h  </w:t>
      </w:r>
      <w:r w:rsidR="00896AE8" w:rsidRPr="0094798D">
        <w:rPr>
          <w:b/>
        </w:rPr>
        <w:t>Aktuální</w:t>
      </w:r>
      <w:proofErr w:type="gramEnd"/>
      <w:r w:rsidR="00896AE8" w:rsidRPr="0094798D">
        <w:rPr>
          <w:b/>
        </w:rPr>
        <w:t xml:space="preserve"> informace z MŠMT</w:t>
      </w:r>
    </w:p>
    <w:p w14:paraId="636E0A7D" w14:textId="77777777" w:rsidR="0032637B" w:rsidRPr="0032637B" w:rsidRDefault="0032637B" w:rsidP="00834229">
      <w:pPr>
        <w:tabs>
          <w:tab w:val="left" w:pos="4527"/>
        </w:tabs>
        <w:spacing w:after="0"/>
        <w:rPr>
          <w:u w:val="single"/>
        </w:rPr>
      </w:pPr>
    </w:p>
    <w:p w14:paraId="0F954258" w14:textId="77777777" w:rsidR="0032637B" w:rsidRDefault="0032637B" w:rsidP="004E08DB">
      <w:pPr>
        <w:spacing w:after="0"/>
        <w:rPr>
          <w:rStyle w:val="Zdraznn"/>
          <w:i w:val="0"/>
          <w:iCs w:val="0"/>
        </w:rPr>
      </w:pPr>
      <w:r w:rsidRPr="00B311A9">
        <w:rPr>
          <w:rStyle w:val="Siln"/>
          <w:b w:val="0"/>
        </w:rPr>
        <w:t xml:space="preserve">Mgr. VÁCLAV PÍCL, </w:t>
      </w:r>
      <w:r>
        <w:rPr>
          <w:rStyle w:val="Zdraznn"/>
          <w:i w:val="0"/>
          <w:iCs w:val="0"/>
        </w:rPr>
        <w:t xml:space="preserve">náměstek pro řízení sekce vzdělávání </w:t>
      </w:r>
      <w:r w:rsidR="004E08DB">
        <w:rPr>
          <w:rStyle w:val="Zdraznn"/>
          <w:i w:val="0"/>
          <w:iCs w:val="0"/>
        </w:rPr>
        <w:t xml:space="preserve"> - 9.45 uvítání předsedou</w:t>
      </w:r>
    </w:p>
    <w:p w14:paraId="6C1ED0C7" w14:textId="77777777" w:rsidR="004E08DB" w:rsidRDefault="004E08DB" w:rsidP="004E08DB">
      <w:pPr>
        <w:spacing w:after="0"/>
        <w:rPr>
          <w:rStyle w:val="Siln"/>
        </w:rPr>
      </w:pPr>
    </w:p>
    <w:p w14:paraId="753C65F0" w14:textId="77777777" w:rsidR="004E08DB" w:rsidRDefault="004E08DB" w:rsidP="00E71319">
      <w:pPr>
        <w:pStyle w:val="Odstavecseseznamem"/>
        <w:numPr>
          <w:ilvl w:val="0"/>
          <w:numId w:val="4"/>
        </w:numPr>
        <w:spacing w:after="0"/>
        <w:ind w:left="284" w:hanging="284"/>
        <w:rPr>
          <w:rStyle w:val="Zdraznn"/>
          <w:i w:val="0"/>
          <w:iCs w:val="0"/>
        </w:rPr>
      </w:pPr>
      <w:r>
        <w:rPr>
          <w:rStyle w:val="Siln"/>
        </w:rPr>
        <w:lastRenderedPageBreak/>
        <w:t xml:space="preserve">PaedDr. Jaromír Krejčí, </w:t>
      </w:r>
      <w:r>
        <w:t xml:space="preserve">ředitel odboru vzdělávací soustavy 20 – </w:t>
      </w:r>
      <w:r w:rsidRPr="004E08DB">
        <w:rPr>
          <w:rStyle w:val="Zdraznn"/>
          <w:i w:val="0"/>
          <w:iCs w:val="0"/>
        </w:rPr>
        <w:t>Informace o přípravě přijímacích zkoušek na SŠ</w:t>
      </w:r>
    </w:p>
    <w:p w14:paraId="291FADF0" w14:textId="77777777" w:rsidR="00E71319" w:rsidRPr="001A63AB" w:rsidRDefault="001A63AB" w:rsidP="00E71319">
      <w:pPr>
        <w:pStyle w:val="Odstavecseseznamem"/>
        <w:numPr>
          <w:ilvl w:val="0"/>
          <w:numId w:val="3"/>
        </w:numPr>
        <w:spacing w:after="0"/>
        <w:rPr>
          <w:rStyle w:val="Siln"/>
          <w:b w:val="0"/>
          <w:bCs w:val="0"/>
        </w:rPr>
      </w:pPr>
      <w:r w:rsidRPr="001A63AB">
        <w:rPr>
          <w:rStyle w:val="Siln"/>
          <w:b w:val="0"/>
        </w:rPr>
        <w:t>Až kombinace zákona a vyhlášky dá ucelený obraz</w:t>
      </w:r>
    </w:p>
    <w:p w14:paraId="3F608C81" w14:textId="77777777" w:rsidR="001A63AB" w:rsidRPr="001A63AB" w:rsidRDefault="001A63AB" w:rsidP="00E71319">
      <w:pPr>
        <w:pStyle w:val="Odstavecseseznamem"/>
        <w:numPr>
          <w:ilvl w:val="0"/>
          <w:numId w:val="3"/>
        </w:numPr>
        <w:spacing w:after="0"/>
        <w:rPr>
          <w:rStyle w:val="Siln"/>
          <w:b w:val="0"/>
          <w:bCs w:val="0"/>
        </w:rPr>
      </w:pPr>
      <w:r w:rsidRPr="001A63AB">
        <w:rPr>
          <w:rStyle w:val="Siln"/>
          <w:b w:val="0"/>
        </w:rPr>
        <w:t>Podání přihlášky 1.3.</w:t>
      </w:r>
    </w:p>
    <w:p w14:paraId="75FB132B" w14:textId="77777777" w:rsidR="001A63AB" w:rsidRDefault="001A63AB" w:rsidP="00E71319">
      <w:pPr>
        <w:pStyle w:val="Odstavecseseznamem"/>
        <w:numPr>
          <w:ilvl w:val="0"/>
          <w:numId w:val="3"/>
        </w:numPr>
        <w:spacing w:after="0"/>
        <w:rPr>
          <w:rStyle w:val="Zdraznn"/>
          <w:i w:val="0"/>
          <w:iCs w:val="0"/>
        </w:rPr>
      </w:pPr>
      <w:r>
        <w:rPr>
          <w:rStyle w:val="Zdraznn"/>
          <w:i w:val="0"/>
          <w:iCs w:val="0"/>
        </w:rPr>
        <w:t>Testy z M a ČJ, musí odpovídat RVP, jejich tvůrcem a provozovatelem je CERMAT, koncepce – aby byly testy do velké míry otevřené</w:t>
      </w:r>
    </w:p>
    <w:p w14:paraId="3C1B3E73" w14:textId="77777777" w:rsidR="005F3375" w:rsidRDefault="00262AAC" w:rsidP="00E71319">
      <w:pPr>
        <w:pStyle w:val="Odstavecseseznamem"/>
        <w:numPr>
          <w:ilvl w:val="0"/>
          <w:numId w:val="3"/>
        </w:numPr>
        <w:spacing w:after="0"/>
        <w:rPr>
          <w:rStyle w:val="Zdraznn"/>
          <w:i w:val="0"/>
          <w:iCs w:val="0"/>
        </w:rPr>
      </w:pPr>
      <w:r>
        <w:rPr>
          <w:rStyle w:val="Zdraznn"/>
          <w:i w:val="0"/>
          <w:iCs w:val="0"/>
        </w:rPr>
        <w:t>Jednotné testy jsou jen v 1. k</w:t>
      </w:r>
      <w:r w:rsidR="005F3375">
        <w:rPr>
          <w:rStyle w:val="Zdraznn"/>
          <w:i w:val="0"/>
          <w:iCs w:val="0"/>
        </w:rPr>
        <w:t>ole přijímacího řízení, je na řediteli, zda je použije i pro další kola</w:t>
      </w:r>
    </w:p>
    <w:p w14:paraId="7C3795EB" w14:textId="77777777" w:rsidR="00597C2D" w:rsidRDefault="00262AAC" w:rsidP="00E71319">
      <w:pPr>
        <w:pStyle w:val="Odstavecseseznamem"/>
        <w:numPr>
          <w:ilvl w:val="0"/>
          <w:numId w:val="3"/>
        </w:numPr>
        <w:spacing w:after="0"/>
        <w:rPr>
          <w:rStyle w:val="Zdraznn"/>
          <w:i w:val="0"/>
          <w:iCs w:val="0"/>
        </w:rPr>
      </w:pPr>
      <w:r>
        <w:rPr>
          <w:rStyle w:val="Zdraznn"/>
          <w:i w:val="0"/>
          <w:iCs w:val="0"/>
        </w:rPr>
        <w:t xml:space="preserve">Testy musí </w:t>
      </w:r>
      <w:r w:rsidR="00597C2D">
        <w:rPr>
          <w:rStyle w:val="Zdraznn"/>
          <w:i w:val="0"/>
          <w:iCs w:val="0"/>
        </w:rPr>
        <w:t xml:space="preserve">tvořit 60% z celkového objemu kritérií k přijetí, vyhlášení výsledků </w:t>
      </w:r>
      <w:proofErr w:type="gramStart"/>
      <w:r w:rsidR="00597C2D">
        <w:rPr>
          <w:rStyle w:val="Zdraznn"/>
          <w:i w:val="0"/>
          <w:iCs w:val="0"/>
        </w:rPr>
        <w:t>22.4. i pro</w:t>
      </w:r>
      <w:proofErr w:type="gramEnd"/>
      <w:r w:rsidR="00597C2D">
        <w:rPr>
          <w:rStyle w:val="Zdraznn"/>
          <w:i w:val="0"/>
          <w:iCs w:val="0"/>
        </w:rPr>
        <w:t xml:space="preserve"> soukromé a církevní školy</w:t>
      </w:r>
    </w:p>
    <w:p w14:paraId="7B7F57E5" w14:textId="77777777" w:rsidR="00597C2D" w:rsidRDefault="00597C2D" w:rsidP="00E71319">
      <w:pPr>
        <w:pStyle w:val="Odstavecseseznamem"/>
        <w:numPr>
          <w:ilvl w:val="0"/>
          <w:numId w:val="3"/>
        </w:numPr>
        <w:spacing w:after="0"/>
        <w:rPr>
          <w:rStyle w:val="Zdraznn"/>
          <w:i w:val="0"/>
          <w:iCs w:val="0"/>
        </w:rPr>
      </w:pPr>
      <w:r>
        <w:rPr>
          <w:rStyle w:val="Zdraznn"/>
          <w:i w:val="0"/>
          <w:iCs w:val="0"/>
        </w:rPr>
        <w:t>Není stanovena žádná hranice úspěšnosti, to je věc ředitele, ale povinnost ze zákona je oznámit, jaký bodový stav přijímací zkoušky byl postačující pro přijetí</w:t>
      </w:r>
    </w:p>
    <w:p w14:paraId="5F5BF263" w14:textId="77777777" w:rsidR="001C5C34" w:rsidRDefault="001C5C34" w:rsidP="00E71319">
      <w:pPr>
        <w:pStyle w:val="Odstavecseseznamem"/>
        <w:numPr>
          <w:ilvl w:val="0"/>
          <w:numId w:val="3"/>
        </w:numPr>
        <w:spacing w:after="0"/>
        <w:rPr>
          <w:rStyle w:val="Zdraznn"/>
          <w:i w:val="0"/>
          <w:iCs w:val="0"/>
        </w:rPr>
      </w:pPr>
      <w:r>
        <w:rPr>
          <w:rStyle w:val="Zdraznn"/>
          <w:i w:val="0"/>
          <w:iCs w:val="0"/>
        </w:rPr>
        <w:t xml:space="preserve">Zkouška se opakuje 2x </w:t>
      </w:r>
      <w:r w:rsidR="00262AAC">
        <w:rPr>
          <w:rStyle w:val="Zdraznn"/>
          <w:i w:val="0"/>
          <w:iCs w:val="0"/>
        </w:rPr>
        <w:t>a započte</w:t>
      </w:r>
      <w:r>
        <w:rPr>
          <w:rStyle w:val="Zdraznn"/>
          <w:i w:val="0"/>
          <w:iCs w:val="0"/>
        </w:rPr>
        <w:t xml:space="preserve"> s</w:t>
      </w:r>
      <w:r w:rsidR="00262AAC">
        <w:rPr>
          <w:rStyle w:val="Zdraznn"/>
          <w:i w:val="0"/>
          <w:iCs w:val="0"/>
        </w:rPr>
        <w:t>e lepší výsledek</w:t>
      </w:r>
    </w:p>
    <w:p w14:paraId="656EA617" w14:textId="77777777" w:rsidR="001C5C34" w:rsidRPr="001A63AB" w:rsidRDefault="005C479D" w:rsidP="00E71319">
      <w:pPr>
        <w:pStyle w:val="Odstavecseseznamem"/>
        <w:numPr>
          <w:ilvl w:val="0"/>
          <w:numId w:val="3"/>
        </w:numPr>
        <w:spacing w:after="0"/>
        <w:rPr>
          <w:rStyle w:val="Zdraznn"/>
          <w:i w:val="0"/>
          <w:iCs w:val="0"/>
        </w:rPr>
      </w:pPr>
      <w:r>
        <w:rPr>
          <w:rStyle w:val="Zdraznn"/>
          <w:i w:val="0"/>
          <w:iCs w:val="0"/>
        </w:rPr>
        <w:t>Nová V o přijímání ke střednímu vzdělání – viz prezentace</w:t>
      </w:r>
      <w:r w:rsidR="00612414">
        <w:rPr>
          <w:rStyle w:val="Zdraznn"/>
          <w:i w:val="0"/>
          <w:iCs w:val="0"/>
        </w:rPr>
        <w:t>, prezentována problematika cizinců, termíny atd.</w:t>
      </w:r>
    </w:p>
    <w:p w14:paraId="60E6B04C" w14:textId="77777777" w:rsidR="004E08DB" w:rsidRDefault="00487857" w:rsidP="00487857">
      <w:pPr>
        <w:spacing w:after="0"/>
        <w:ind w:left="284"/>
        <w:rPr>
          <w:rStyle w:val="Zdraznn"/>
          <w:i w:val="0"/>
          <w:iCs w:val="0"/>
        </w:rPr>
      </w:pPr>
      <w:r>
        <w:rPr>
          <w:rStyle w:val="Zdraznn"/>
          <w:i w:val="0"/>
          <w:iCs w:val="0"/>
        </w:rPr>
        <w:t>Velká nespokojenost ředitelů s vystoupením pana Krejčího, nejen věcně, jako reakce na aktivity MŠMT, ale i na projev.</w:t>
      </w:r>
    </w:p>
    <w:p w14:paraId="0D063BB0" w14:textId="77777777" w:rsidR="00101464" w:rsidRDefault="008C557C" w:rsidP="00E71319">
      <w:pPr>
        <w:spacing w:after="0"/>
        <w:ind w:left="284" w:hanging="284"/>
        <w:rPr>
          <w:rStyle w:val="Zdraznn"/>
          <w:i w:val="0"/>
          <w:iCs w:val="0"/>
        </w:rPr>
      </w:pPr>
      <w:r w:rsidRPr="004B40D2">
        <w:rPr>
          <w:rStyle w:val="Zdraznn"/>
          <w:b/>
          <w:i w:val="0"/>
          <w:iCs w:val="0"/>
          <w:u w:val="single"/>
        </w:rPr>
        <w:t>Dotazy:</w:t>
      </w:r>
      <w:r>
        <w:rPr>
          <w:rStyle w:val="Zdraznn"/>
          <w:i w:val="0"/>
          <w:iCs w:val="0"/>
        </w:rPr>
        <w:t xml:space="preserve"> </w:t>
      </w:r>
    </w:p>
    <w:p w14:paraId="432C8DE1" w14:textId="77777777" w:rsidR="004E08DB" w:rsidRPr="00101464" w:rsidRDefault="008C557C" w:rsidP="00101464">
      <w:pPr>
        <w:pStyle w:val="Odstavecseseznamem"/>
        <w:numPr>
          <w:ilvl w:val="0"/>
          <w:numId w:val="5"/>
        </w:numPr>
        <w:spacing w:after="0"/>
        <w:rPr>
          <w:rStyle w:val="Zdraznn"/>
          <w:i w:val="0"/>
          <w:iCs w:val="0"/>
        </w:rPr>
      </w:pPr>
      <w:r w:rsidRPr="00101464">
        <w:rPr>
          <w:rStyle w:val="Zdraznn"/>
          <w:i w:val="0"/>
          <w:iCs w:val="0"/>
        </w:rPr>
        <w:t>přijímací řízení se týká i forem dálkového studia? Ano i nástavbového studia</w:t>
      </w:r>
    </w:p>
    <w:p w14:paraId="1F4BBA65" w14:textId="77777777" w:rsidR="00101464" w:rsidRDefault="00101464" w:rsidP="00101464">
      <w:pPr>
        <w:pStyle w:val="Odstavecseseznamem"/>
        <w:numPr>
          <w:ilvl w:val="0"/>
          <w:numId w:val="3"/>
        </w:numPr>
        <w:spacing w:after="0"/>
        <w:rPr>
          <w:rStyle w:val="Zdraznn"/>
          <w:i w:val="0"/>
          <w:iCs w:val="0"/>
        </w:rPr>
      </w:pPr>
      <w:r>
        <w:rPr>
          <w:rStyle w:val="Zdraznn"/>
          <w:i w:val="0"/>
          <w:iCs w:val="0"/>
        </w:rPr>
        <w:t>m</w:t>
      </w:r>
      <w:r w:rsidRPr="00101464">
        <w:rPr>
          <w:rStyle w:val="Zdraznn"/>
          <w:i w:val="0"/>
          <w:iCs w:val="0"/>
        </w:rPr>
        <w:t>inimální hranice není stanovena-</w:t>
      </w:r>
      <w:r>
        <w:rPr>
          <w:rStyle w:val="Zdraznn"/>
          <w:i w:val="0"/>
          <w:iCs w:val="0"/>
        </w:rPr>
        <w:t xml:space="preserve"> ale ředitelé ji chtějí</w:t>
      </w:r>
    </w:p>
    <w:p w14:paraId="373A7D5F" w14:textId="77777777" w:rsidR="00750485" w:rsidRPr="00101464" w:rsidRDefault="00750485" w:rsidP="00101464">
      <w:pPr>
        <w:pStyle w:val="Odstavecseseznamem"/>
        <w:numPr>
          <w:ilvl w:val="0"/>
          <w:numId w:val="3"/>
        </w:numPr>
        <w:spacing w:after="0"/>
        <w:rPr>
          <w:rStyle w:val="Zdraznn"/>
          <w:i w:val="0"/>
          <w:iCs w:val="0"/>
        </w:rPr>
      </w:pPr>
      <w:r>
        <w:rPr>
          <w:rStyle w:val="Zdraznn"/>
          <w:i w:val="0"/>
          <w:iCs w:val="0"/>
        </w:rPr>
        <w:t>2 pokusy přijímacích zkoušek</w:t>
      </w:r>
    </w:p>
    <w:p w14:paraId="59E886B1" w14:textId="77777777" w:rsidR="004E08DB" w:rsidRPr="004E08DB" w:rsidRDefault="004E08DB" w:rsidP="00E71319">
      <w:pPr>
        <w:spacing w:after="0"/>
        <w:ind w:left="284" w:hanging="284"/>
        <w:rPr>
          <w:rStyle w:val="Zdraznn"/>
          <w:i w:val="0"/>
          <w:iCs w:val="0"/>
        </w:rPr>
      </w:pPr>
    </w:p>
    <w:p w14:paraId="488424B1" w14:textId="77777777" w:rsidR="004E08DB" w:rsidRDefault="00750485" w:rsidP="00E71319">
      <w:pPr>
        <w:pStyle w:val="Odstavecseseznamem"/>
        <w:numPr>
          <w:ilvl w:val="0"/>
          <w:numId w:val="4"/>
        </w:numPr>
        <w:spacing w:after="0"/>
        <w:ind w:left="284" w:hanging="284"/>
        <w:rPr>
          <w:rStyle w:val="Zdraznn"/>
          <w:i w:val="0"/>
          <w:iCs w:val="0"/>
        </w:rPr>
      </w:pPr>
      <w:r w:rsidRPr="00750485">
        <w:rPr>
          <w:rStyle w:val="Zdraznn"/>
          <w:b/>
          <w:i w:val="0"/>
          <w:iCs w:val="0"/>
        </w:rPr>
        <w:t>Mgr.</w:t>
      </w:r>
      <w:r w:rsidR="00262AAC">
        <w:rPr>
          <w:rStyle w:val="Zdraznn"/>
          <w:b/>
          <w:i w:val="0"/>
          <w:iCs w:val="0"/>
        </w:rPr>
        <w:t xml:space="preserve"> </w:t>
      </w:r>
      <w:r w:rsidR="004E08DB" w:rsidRPr="00750485">
        <w:rPr>
          <w:rStyle w:val="Zdraznn"/>
          <w:b/>
          <w:i w:val="0"/>
          <w:iCs w:val="0"/>
        </w:rPr>
        <w:t>Marta Stará</w:t>
      </w:r>
      <w:r w:rsidR="004E08DB" w:rsidRPr="004E08DB">
        <w:rPr>
          <w:rStyle w:val="Zdraznn"/>
          <w:i w:val="0"/>
          <w:iCs w:val="0"/>
        </w:rPr>
        <w:t xml:space="preserve"> – </w:t>
      </w:r>
      <w:r>
        <w:rPr>
          <w:rStyle w:val="Zdraznn"/>
          <w:i w:val="0"/>
          <w:iCs w:val="0"/>
        </w:rPr>
        <w:t xml:space="preserve">nové NV , které stanoví obory, u kterých bude povinná </w:t>
      </w:r>
      <w:r w:rsidR="004E08DB" w:rsidRPr="004E08DB">
        <w:rPr>
          <w:rStyle w:val="Zdraznn"/>
          <w:i w:val="0"/>
          <w:iCs w:val="0"/>
        </w:rPr>
        <w:t>maturita z</w:t>
      </w:r>
      <w:r>
        <w:rPr>
          <w:rStyle w:val="Zdraznn"/>
          <w:i w:val="0"/>
          <w:iCs w:val="0"/>
        </w:rPr>
        <w:t> </w:t>
      </w:r>
      <w:r w:rsidR="004E08DB" w:rsidRPr="004E08DB">
        <w:rPr>
          <w:rStyle w:val="Zdraznn"/>
          <w:i w:val="0"/>
          <w:iCs w:val="0"/>
        </w:rPr>
        <w:t>matematik</w:t>
      </w:r>
      <w:r>
        <w:rPr>
          <w:rStyle w:val="Zdraznn"/>
          <w:i w:val="0"/>
          <w:iCs w:val="0"/>
        </w:rPr>
        <w:t>y</w:t>
      </w:r>
    </w:p>
    <w:p w14:paraId="108085D3" w14:textId="77777777" w:rsidR="00750485" w:rsidRDefault="00750485" w:rsidP="00750485">
      <w:pPr>
        <w:spacing w:after="0"/>
        <w:rPr>
          <w:rStyle w:val="Zdraznn"/>
          <w:i w:val="0"/>
          <w:iCs w:val="0"/>
        </w:rPr>
      </w:pPr>
      <w:r>
        <w:rPr>
          <w:rStyle w:val="Zdraznn"/>
          <w:i w:val="0"/>
          <w:iCs w:val="0"/>
        </w:rPr>
        <w:t>66 oborů vzdělání, povinných 10 hod matematiky týdně</w:t>
      </w:r>
      <w:r w:rsidR="00262AAC">
        <w:rPr>
          <w:rStyle w:val="Zdraznn"/>
          <w:i w:val="0"/>
          <w:iCs w:val="0"/>
        </w:rPr>
        <w:t xml:space="preserve"> v RVP</w:t>
      </w:r>
    </w:p>
    <w:p w14:paraId="2D9ABC3B" w14:textId="77777777" w:rsidR="00750485" w:rsidRDefault="00750485" w:rsidP="00750485">
      <w:pPr>
        <w:spacing w:after="0"/>
        <w:rPr>
          <w:rStyle w:val="Zdraznn"/>
          <w:i w:val="0"/>
          <w:iCs w:val="0"/>
        </w:rPr>
      </w:pPr>
      <w:r>
        <w:rPr>
          <w:rStyle w:val="Zdraznn"/>
          <w:i w:val="0"/>
          <w:iCs w:val="0"/>
        </w:rPr>
        <w:t xml:space="preserve">2 vlny: </w:t>
      </w:r>
    </w:p>
    <w:p w14:paraId="2433EF57" w14:textId="77777777" w:rsidR="00750485" w:rsidRDefault="00750485" w:rsidP="00750485">
      <w:pPr>
        <w:spacing w:after="0"/>
        <w:rPr>
          <w:rStyle w:val="Zdraznn"/>
          <w:i w:val="0"/>
          <w:iCs w:val="0"/>
        </w:rPr>
      </w:pPr>
      <w:r>
        <w:rPr>
          <w:rStyle w:val="Zdraznn"/>
          <w:i w:val="0"/>
          <w:iCs w:val="0"/>
        </w:rPr>
        <w:t xml:space="preserve">U oborů vzdělání s talentovou </w:t>
      </w:r>
      <w:proofErr w:type="spellStart"/>
      <w:r>
        <w:rPr>
          <w:rStyle w:val="Zdraznn"/>
          <w:i w:val="0"/>
          <w:iCs w:val="0"/>
        </w:rPr>
        <w:t>zk</w:t>
      </w:r>
      <w:proofErr w:type="spellEnd"/>
      <w:r>
        <w:rPr>
          <w:rStyle w:val="Zdraznn"/>
          <w:i w:val="0"/>
          <w:iCs w:val="0"/>
        </w:rPr>
        <w:t>. – NE</w:t>
      </w:r>
    </w:p>
    <w:p w14:paraId="77719027" w14:textId="77777777" w:rsidR="00750485" w:rsidRDefault="00750485" w:rsidP="00750485">
      <w:pPr>
        <w:spacing w:after="0"/>
        <w:rPr>
          <w:rStyle w:val="Zdraznn"/>
          <w:i w:val="0"/>
          <w:iCs w:val="0"/>
        </w:rPr>
      </w:pPr>
      <w:r>
        <w:rPr>
          <w:rStyle w:val="Zdraznn"/>
          <w:i w:val="0"/>
          <w:iCs w:val="0"/>
        </w:rPr>
        <w:t>Proběhlo mezirezortní připomínkové řízení a nyní jsou připomínky vypořádávány</w:t>
      </w:r>
    </w:p>
    <w:p w14:paraId="5AB4272C" w14:textId="77777777" w:rsidR="00205382" w:rsidRDefault="00750485" w:rsidP="00205382">
      <w:pPr>
        <w:spacing w:after="0"/>
        <w:rPr>
          <w:rStyle w:val="Zdraznn"/>
          <w:i w:val="0"/>
          <w:iCs w:val="0"/>
        </w:rPr>
      </w:pPr>
      <w:r>
        <w:rPr>
          <w:rStyle w:val="Zdraznn"/>
          <w:i w:val="0"/>
          <w:iCs w:val="0"/>
        </w:rPr>
        <w:t xml:space="preserve">Diskuse: </w:t>
      </w:r>
    </w:p>
    <w:p w14:paraId="4C4F9854" w14:textId="77777777" w:rsidR="00750485" w:rsidRPr="00205382" w:rsidRDefault="00750485" w:rsidP="00205382">
      <w:pPr>
        <w:pStyle w:val="Odstavecseseznamem"/>
        <w:numPr>
          <w:ilvl w:val="0"/>
          <w:numId w:val="6"/>
        </w:numPr>
        <w:spacing w:after="0"/>
        <w:ind w:left="567" w:hanging="425"/>
        <w:rPr>
          <w:rStyle w:val="Zdraznn"/>
          <w:i w:val="0"/>
          <w:iCs w:val="0"/>
        </w:rPr>
      </w:pPr>
      <w:r w:rsidRPr="00205382">
        <w:rPr>
          <w:rStyle w:val="Zdraznn"/>
          <w:i w:val="0"/>
          <w:iCs w:val="0"/>
        </w:rPr>
        <w:t>veřejná poprava odborných škol</w:t>
      </w:r>
    </w:p>
    <w:p w14:paraId="2493A416" w14:textId="77777777" w:rsidR="00750485" w:rsidRDefault="00750485" w:rsidP="00205382">
      <w:pPr>
        <w:pStyle w:val="Odstavecseseznamem"/>
        <w:numPr>
          <w:ilvl w:val="0"/>
          <w:numId w:val="3"/>
        </w:numPr>
        <w:spacing w:after="0"/>
        <w:ind w:left="567" w:hanging="425"/>
        <w:rPr>
          <w:rStyle w:val="Zdraznn"/>
          <w:i w:val="0"/>
          <w:iCs w:val="0"/>
        </w:rPr>
      </w:pPr>
      <w:r>
        <w:rPr>
          <w:rStyle w:val="Zdraznn"/>
          <w:i w:val="0"/>
          <w:iCs w:val="0"/>
        </w:rPr>
        <w:t>Kdo stanovil obory, u kterých nebude maturita z M</w:t>
      </w:r>
      <w:r w:rsidR="00262AAC">
        <w:rPr>
          <w:rStyle w:val="Zdraznn"/>
          <w:i w:val="0"/>
          <w:iCs w:val="0"/>
        </w:rPr>
        <w:t>AT</w:t>
      </w:r>
      <w:r>
        <w:rPr>
          <w:rStyle w:val="Zdraznn"/>
          <w:i w:val="0"/>
          <w:iCs w:val="0"/>
        </w:rPr>
        <w:t>? – M</w:t>
      </w:r>
      <w:r w:rsidR="00262AAC">
        <w:rPr>
          <w:rStyle w:val="Zdraznn"/>
          <w:i w:val="0"/>
          <w:iCs w:val="0"/>
        </w:rPr>
        <w:t xml:space="preserve">arta </w:t>
      </w:r>
      <w:r>
        <w:rPr>
          <w:rStyle w:val="Zdraznn"/>
          <w:i w:val="0"/>
          <w:iCs w:val="0"/>
        </w:rPr>
        <w:t>S</w:t>
      </w:r>
      <w:r w:rsidR="00262AAC">
        <w:rPr>
          <w:rStyle w:val="Zdraznn"/>
          <w:i w:val="0"/>
          <w:iCs w:val="0"/>
        </w:rPr>
        <w:t>tará</w:t>
      </w:r>
      <w:r>
        <w:rPr>
          <w:rStyle w:val="Zdraznn"/>
          <w:i w:val="0"/>
          <w:iCs w:val="0"/>
        </w:rPr>
        <w:t xml:space="preserve"> – vydiskutován na národních kulatých stolech, rozporuje předseda Zajíček</w:t>
      </w:r>
    </w:p>
    <w:p w14:paraId="4F0AA41A" w14:textId="77777777" w:rsidR="00750485" w:rsidRDefault="00205382" w:rsidP="00205382">
      <w:pPr>
        <w:pStyle w:val="Odstavecseseznamem"/>
        <w:numPr>
          <w:ilvl w:val="0"/>
          <w:numId w:val="3"/>
        </w:numPr>
        <w:spacing w:after="0"/>
        <w:ind w:left="567"/>
        <w:rPr>
          <w:rStyle w:val="Zdraznn"/>
          <w:i w:val="0"/>
          <w:iCs w:val="0"/>
        </w:rPr>
      </w:pPr>
      <w:r>
        <w:rPr>
          <w:rStyle w:val="Zdraznn"/>
          <w:i w:val="0"/>
          <w:iCs w:val="0"/>
        </w:rPr>
        <w:t>Nástavbové studium - směšování počtů hodin na učilištích a průmyslovkách</w:t>
      </w:r>
    </w:p>
    <w:p w14:paraId="6646578E" w14:textId="77777777" w:rsidR="00364E34" w:rsidRPr="00364E34" w:rsidRDefault="00364E34" w:rsidP="00364E34">
      <w:pPr>
        <w:spacing w:after="0"/>
        <w:rPr>
          <w:rStyle w:val="Zdraznn"/>
          <w:i w:val="0"/>
          <w:iCs w:val="0"/>
        </w:rPr>
      </w:pPr>
      <w:r>
        <w:rPr>
          <w:rStyle w:val="Zdraznn"/>
          <w:i w:val="0"/>
          <w:iCs w:val="0"/>
        </w:rPr>
        <w:t>NÁVRH – zastavit maturitu z M</w:t>
      </w:r>
      <w:r w:rsidR="00262AAC">
        <w:rPr>
          <w:rStyle w:val="Zdraznn"/>
          <w:i w:val="0"/>
          <w:iCs w:val="0"/>
        </w:rPr>
        <w:t>AT</w:t>
      </w:r>
      <w:r>
        <w:rPr>
          <w:rStyle w:val="Zdraznn"/>
          <w:i w:val="0"/>
          <w:iCs w:val="0"/>
        </w:rPr>
        <w:t>, 2 vlny jsou likvidační, řešit financování NPP, také likvidační</w:t>
      </w:r>
    </w:p>
    <w:p w14:paraId="3399C1D2" w14:textId="77777777" w:rsidR="00750485" w:rsidRPr="00750485" w:rsidRDefault="00750485" w:rsidP="00750485">
      <w:pPr>
        <w:spacing w:after="0"/>
        <w:rPr>
          <w:rStyle w:val="Zdraznn"/>
          <w:i w:val="0"/>
          <w:iCs w:val="0"/>
        </w:rPr>
      </w:pPr>
    </w:p>
    <w:p w14:paraId="2CAD69F6" w14:textId="77777777" w:rsidR="00834229" w:rsidRDefault="00834229" w:rsidP="00E71319">
      <w:pPr>
        <w:pStyle w:val="Odstavecseseznamem"/>
        <w:numPr>
          <w:ilvl w:val="0"/>
          <w:numId w:val="4"/>
        </w:numPr>
        <w:spacing w:after="0"/>
        <w:ind w:left="284" w:hanging="284"/>
        <w:rPr>
          <w:rStyle w:val="Zdraznn"/>
          <w:i w:val="0"/>
          <w:iCs w:val="0"/>
        </w:rPr>
      </w:pPr>
      <w:r>
        <w:rPr>
          <w:rStyle w:val="Siln"/>
        </w:rPr>
        <w:t xml:space="preserve">Mgr. VÁCLAV PÍCL, </w:t>
      </w:r>
      <w:r>
        <w:rPr>
          <w:rStyle w:val="Zdraznn"/>
          <w:i w:val="0"/>
          <w:iCs w:val="0"/>
        </w:rPr>
        <w:t>náměstek pro řízení sekce vzdělávání</w:t>
      </w:r>
      <w:r w:rsidRPr="004E08DB">
        <w:rPr>
          <w:rStyle w:val="Zdraznn"/>
          <w:i w:val="0"/>
          <w:iCs w:val="0"/>
        </w:rPr>
        <w:t xml:space="preserve"> </w:t>
      </w:r>
    </w:p>
    <w:p w14:paraId="13C6BF96" w14:textId="77777777" w:rsidR="00834229" w:rsidRDefault="00834229" w:rsidP="00834229">
      <w:pPr>
        <w:pStyle w:val="Odstavecseseznamem"/>
        <w:numPr>
          <w:ilvl w:val="0"/>
          <w:numId w:val="9"/>
        </w:numPr>
        <w:spacing w:after="0"/>
        <w:ind w:left="709" w:hanging="425"/>
        <w:rPr>
          <w:rStyle w:val="Zdraznn"/>
          <w:i w:val="0"/>
          <w:iCs w:val="0"/>
        </w:rPr>
      </w:pPr>
      <w:r>
        <w:rPr>
          <w:rStyle w:val="Zdraznn"/>
          <w:i w:val="0"/>
          <w:iCs w:val="0"/>
        </w:rPr>
        <w:t>reakce na předchozí námitky k maturitě z M</w:t>
      </w:r>
      <w:r w:rsidR="00262AAC">
        <w:rPr>
          <w:rStyle w:val="Zdraznn"/>
          <w:i w:val="0"/>
          <w:iCs w:val="0"/>
        </w:rPr>
        <w:t>AT</w:t>
      </w:r>
      <w:r>
        <w:rPr>
          <w:rStyle w:val="Zdraznn"/>
          <w:i w:val="0"/>
          <w:iCs w:val="0"/>
        </w:rPr>
        <w:t>, uznání, že naše námitky jsou oprávněné, je to otázka politického rozhodnutí</w:t>
      </w:r>
    </w:p>
    <w:p w14:paraId="4AB0A054" w14:textId="77777777" w:rsidR="0024695E" w:rsidRDefault="0024695E" w:rsidP="00834229">
      <w:pPr>
        <w:pStyle w:val="Odstavecseseznamem"/>
        <w:numPr>
          <w:ilvl w:val="0"/>
          <w:numId w:val="9"/>
        </w:numPr>
        <w:spacing w:after="0"/>
        <w:ind w:left="709" w:hanging="425"/>
        <w:rPr>
          <w:rStyle w:val="Zdraznn"/>
          <w:i w:val="0"/>
          <w:iCs w:val="0"/>
        </w:rPr>
      </w:pPr>
      <w:r>
        <w:rPr>
          <w:rStyle w:val="Zdraznn"/>
          <w:i w:val="0"/>
          <w:iCs w:val="0"/>
        </w:rPr>
        <w:t xml:space="preserve">financování regionálního školství </w:t>
      </w:r>
      <w:r w:rsidR="00722D4C">
        <w:rPr>
          <w:rStyle w:val="Zdraznn"/>
          <w:i w:val="0"/>
          <w:iCs w:val="0"/>
        </w:rPr>
        <w:t>–</w:t>
      </w:r>
      <w:r>
        <w:rPr>
          <w:rStyle w:val="Zdraznn"/>
          <w:i w:val="0"/>
          <w:iCs w:val="0"/>
        </w:rPr>
        <w:t xml:space="preserve"> </w:t>
      </w:r>
      <w:r w:rsidR="00722D4C">
        <w:rPr>
          <w:rStyle w:val="Zdraznn"/>
          <w:i w:val="0"/>
          <w:iCs w:val="0"/>
        </w:rPr>
        <w:t>problémy hlavně u NPP, odměňování</w:t>
      </w:r>
    </w:p>
    <w:p w14:paraId="75039140" w14:textId="77777777" w:rsidR="004E08DB" w:rsidRDefault="004E08DB" w:rsidP="00834229">
      <w:pPr>
        <w:pStyle w:val="Odstavecseseznamem"/>
        <w:numPr>
          <w:ilvl w:val="0"/>
          <w:numId w:val="9"/>
        </w:numPr>
        <w:spacing w:after="0"/>
        <w:ind w:left="709" w:hanging="425"/>
        <w:rPr>
          <w:rStyle w:val="Zdraznn"/>
          <w:i w:val="0"/>
          <w:iCs w:val="0"/>
        </w:rPr>
      </w:pPr>
      <w:r w:rsidRPr="004E08DB">
        <w:rPr>
          <w:rStyle w:val="Zdraznn"/>
          <w:i w:val="0"/>
          <w:iCs w:val="0"/>
        </w:rPr>
        <w:t xml:space="preserve">kariérní </w:t>
      </w:r>
      <w:r w:rsidR="00896AE8">
        <w:rPr>
          <w:rStyle w:val="Zdraznn"/>
          <w:i w:val="0"/>
          <w:iCs w:val="0"/>
        </w:rPr>
        <w:t>systém učitelů – poslední verze – návrh ministryně zrušit třetí stupeň</w:t>
      </w:r>
    </w:p>
    <w:p w14:paraId="24E8432E" w14:textId="77777777" w:rsidR="0025704E" w:rsidRPr="004E08DB" w:rsidRDefault="0025704E" w:rsidP="00834229">
      <w:pPr>
        <w:pStyle w:val="Odstavecseseznamem"/>
        <w:numPr>
          <w:ilvl w:val="0"/>
          <w:numId w:val="9"/>
        </w:numPr>
        <w:spacing w:after="0"/>
        <w:ind w:left="709" w:hanging="425"/>
        <w:rPr>
          <w:rStyle w:val="Zdraznn"/>
          <w:i w:val="0"/>
          <w:iCs w:val="0"/>
        </w:rPr>
      </w:pPr>
      <w:r>
        <w:rPr>
          <w:rStyle w:val="Zdraznn"/>
          <w:i w:val="0"/>
          <w:iCs w:val="0"/>
        </w:rPr>
        <w:t>kdyby fungovalo objektivní hodnocení a kdyby měl ředitel dostatek finančních prostředků, nebyl by potřeba kariérní řád</w:t>
      </w:r>
    </w:p>
    <w:p w14:paraId="7D660A28" w14:textId="77777777" w:rsidR="004E08DB" w:rsidRPr="004E08DB" w:rsidRDefault="004E08DB" w:rsidP="004E08DB">
      <w:pPr>
        <w:spacing w:after="0"/>
        <w:rPr>
          <w:rStyle w:val="Zdraznn"/>
          <w:i w:val="0"/>
          <w:iCs w:val="0"/>
        </w:rPr>
      </w:pPr>
    </w:p>
    <w:p w14:paraId="4EA0A78D" w14:textId="77777777" w:rsidR="0032637B" w:rsidRDefault="00DA7C6F" w:rsidP="00D47638">
      <w:pPr>
        <w:spacing w:after="0"/>
        <w:ind w:left="284"/>
      </w:pPr>
      <w:r w:rsidRPr="0094798D">
        <w:rPr>
          <w:iCs/>
        </w:rPr>
        <w:br/>
      </w:r>
      <w:r w:rsidR="00D47638">
        <w:t>Přestávka 10 min.</w:t>
      </w:r>
      <w:r w:rsidR="0032637B" w:rsidRPr="0032637B">
        <w:t xml:space="preserve"> </w:t>
      </w:r>
    </w:p>
    <w:p w14:paraId="0448B25B" w14:textId="77777777" w:rsidR="0032637B" w:rsidRDefault="0032637B"/>
    <w:p w14:paraId="73EEF046" w14:textId="77777777" w:rsidR="0032637B" w:rsidRDefault="0032637B">
      <w:r w:rsidRPr="0057014D">
        <w:rPr>
          <w:u w:val="single"/>
        </w:rPr>
        <w:lastRenderedPageBreak/>
        <w:t>1</w:t>
      </w:r>
      <w:r w:rsidR="00804706">
        <w:rPr>
          <w:u w:val="single"/>
        </w:rPr>
        <w:t>1</w:t>
      </w:r>
      <w:r w:rsidRPr="0057014D">
        <w:rPr>
          <w:u w:val="single"/>
        </w:rPr>
        <w:t>:</w:t>
      </w:r>
      <w:r w:rsidR="00804706">
        <w:rPr>
          <w:u w:val="single"/>
        </w:rPr>
        <w:t>2</w:t>
      </w:r>
      <w:r w:rsidR="00D47638">
        <w:rPr>
          <w:u w:val="single"/>
        </w:rPr>
        <w:t>5</w:t>
      </w:r>
      <w:r w:rsidRPr="0057014D">
        <w:rPr>
          <w:u w:val="single"/>
        </w:rPr>
        <w:t> – 1</w:t>
      </w:r>
      <w:r w:rsidR="00D47638">
        <w:rPr>
          <w:u w:val="single"/>
        </w:rPr>
        <w:t>1</w:t>
      </w:r>
      <w:r w:rsidRPr="0057014D">
        <w:rPr>
          <w:u w:val="single"/>
        </w:rPr>
        <w:t>:</w:t>
      </w:r>
      <w:r w:rsidR="00A03325">
        <w:rPr>
          <w:u w:val="single"/>
        </w:rPr>
        <w:t>58</w:t>
      </w:r>
      <w:r w:rsidRPr="00D47638">
        <w:t xml:space="preserve"> h </w:t>
      </w:r>
      <w:r w:rsidR="00D47638">
        <w:rPr>
          <w:b/>
        </w:rPr>
        <w:t xml:space="preserve">Iniciativa </w:t>
      </w:r>
      <w:r w:rsidR="00D47638" w:rsidRPr="0094798D">
        <w:rPr>
          <w:b/>
        </w:rPr>
        <w:t>Průmysl 4.0</w:t>
      </w:r>
      <w:r w:rsidR="00D47638" w:rsidRPr="0094798D">
        <w:br/>
      </w:r>
    </w:p>
    <w:p w14:paraId="30849582" w14:textId="77777777" w:rsidR="0032637B" w:rsidRPr="002620D4" w:rsidRDefault="00DA7C6F">
      <w:pPr>
        <w:rPr>
          <w:b/>
        </w:rPr>
      </w:pPr>
      <w:r w:rsidRPr="002620D4">
        <w:rPr>
          <w:b/>
          <w:i/>
        </w:rPr>
        <w:t xml:space="preserve">Ing. Martin </w:t>
      </w:r>
      <w:proofErr w:type="spellStart"/>
      <w:r w:rsidRPr="002620D4">
        <w:rPr>
          <w:b/>
          <w:i/>
        </w:rPr>
        <w:t>Karfus</w:t>
      </w:r>
      <w:proofErr w:type="spellEnd"/>
      <w:r w:rsidRPr="002620D4">
        <w:rPr>
          <w:b/>
          <w:i/>
        </w:rPr>
        <w:t>, CSc., vedoucí oddělení průmyslové politiky, Ministerstvo průmyslu a obchodu</w:t>
      </w:r>
    </w:p>
    <w:p w14:paraId="69685B3D" w14:textId="77777777" w:rsidR="00DA7C6F" w:rsidRDefault="00804706" w:rsidP="00804706">
      <w:pPr>
        <w:pStyle w:val="Odstavecseseznamem"/>
        <w:numPr>
          <w:ilvl w:val="0"/>
          <w:numId w:val="10"/>
        </w:numPr>
        <w:ind w:left="284" w:hanging="284"/>
      </w:pPr>
      <w:r>
        <w:t>Podpora maturity z</w:t>
      </w:r>
      <w:r w:rsidR="00262AAC">
        <w:t> </w:t>
      </w:r>
      <w:r>
        <w:t>M</w:t>
      </w:r>
      <w:r w:rsidR="00262AAC">
        <w:t>AT u všech oborů vzdělání</w:t>
      </w:r>
      <w:r>
        <w:t>, bez ní to nejde</w:t>
      </w:r>
    </w:p>
    <w:p w14:paraId="63812A25" w14:textId="77777777" w:rsidR="00B311A9" w:rsidRDefault="004F49C8" w:rsidP="00804706">
      <w:pPr>
        <w:pStyle w:val="Odstavecseseznamem"/>
        <w:numPr>
          <w:ilvl w:val="0"/>
          <w:numId w:val="10"/>
        </w:numPr>
        <w:ind w:left="284" w:hanging="284"/>
      </w:pPr>
      <w:r>
        <w:t>Dále viz prezentace, průmysl 4.</w:t>
      </w:r>
      <w:r w:rsidR="00BE491B">
        <w:t>0</w:t>
      </w:r>
      <w:r>
        <w:t xml:space="preserve"> </w:t>
      </w:r>
      <w:r w:rsidR="00B311A9">
        <w:t>–</w:t>
      </w:r>
      <w:r>
        <w:t xml:space="preserve"> </w:t>
      </w:r>
    </w:p>
    <w:p w14:paraId="6D3AB85D" w14:textId="77777777" w:rsidR="004F49C8" w:rsidRDefault="00BE491B" w:rsidP="00B311A9">
      <w:pPr>
        <w:pStyle w:val="Odstavecseseznamem"/>
        <w:ind w:left="284"/>
      </w:pPr>
      <w:r>
        <w:t>1</w:t>
      </w:r>
      <w:r w:rsidR="004F49C8">
        <w:t>) pára 2) elektřina 3) počítače a roboti</w:t>
      </w:r>
      <w:r>
        <w:t xml:space="preserve"> 4) klíčový fenomén digitalizace, automatizace robotické výroby – KYBERNETICKO-FYZIKÁLNÍ SYSTÉMY</w:t>
      </w:r>
    </w:p>
    <w:p w14:paraId="00BFA959" w14:textId="77777777" w:rsidR="00BE491B" w:rsidRDefault="00BE491B" w:rsidP="00804706">
      <w:pPr>
        <w:pStyle w:val="Odstavecseseznamem"/>
        <w:numPr>
          <w:ilvl w:val="0"/>
          <w:numId w:val="10"/>
        </w:numPr>
        <w:ind w:left="284" w:hanging="284"/>
      </w:pPr>
      <w:r>
        <w:t>Termín 4.0 – poprvé v roce 2011 v Hannoveru</w:t>
      </w:r>
    </w:p>
    <w:p w14:paraId="53D05BA0" w14:textId="77777777" w:rsidR="00BE491B" w:rsidRDefault="00BE491B" w:rsidP="00804706">
      <w:pPr>
        <w:pStyle w:val="Odstavecseseznamem"/>
        <w:numPr>
          <w:ilvl w:val="0"/>
          <w:numId w:val="10"/>
        </w:numPr>
        <w:ind w:left="284" w:hanging="284"/>
      </w:pPr>
      <w:r>
        <w:t>Vize – chytrá továrna a on-line propojení celého hodnotového řetězce</w:t>
      </w:r>
    </w:p>
    <w:p w14:paraId="7B57EDFA" w14:textId="77777777" w:rsidR="00BE491B" w:rsidRDefault="00D47638" w:rsidP="00804706">
      <w:pPr>
        <w:pStyle w:val="Odstavecseseznamem"/>
        <w:numPr>
          <w:ilvl w:val="0"/>
          <w:numId w:val="10"/>
        </w:numPr>
        <w:ind w:left="284" w:hanging="284"/>
      </w:pPr>
      <w:r>
        <w:t>Iniciativa průmyslu 4.0 – podpora investic, aplikovaný výzkum, ….</w:t>
      </w:r>
    </w:p>
    <w:p w14:paraId="775187DA" w14:textId="77777777" w:rsidR="00D47638" w:rsidRDefault="00D47638" w:rsidP="00804706">
      <w:pPr>
        <w:pStyle w:val="Odstavecseseznamem"/>
        <w:numPr>
          <w:ilvl w:val="0"/>
          <w:numId w:val="10"/>
        </w:numPr>
        <w:ind w:left="284" w:hanging="284"/>
      </w:pPr>
      <w:r>
        <w:t>Příručka průmyslu 4.0 na www</w:t>
      </w:r>
    </w:p>
    <w:p w14:paraId="0DD5B61A" w14:textId="77777777" w:rsidR="00D47638" w:rsidRDefault="00D47638" w:rsidP="00804706">
      <w:pPr>
        <w:pStyle w:val="Odstavecseseznamem"/>
        <w:numPr>
          <w:ilvl w:val="0"/>
          <w:numId w:val="10"/>
        </w:numPr>
        <w:ind w:left="284" w:hanging="284"/>
      </w:pPr>
      <w:r>
        <w:t>Průmysl 4.0  -vzdělávání</w:t>
      </w:r>
      <w:r w:rsidR="006D658B">
        <w:t xml:space="preserve"> – robotizace, kybernetika – podpora vzdělávání v tomto směru</w:t>
      </w:r>
    </w:p>
    <w:p w14:paraId="5AB7B951" w14:textId="77777777" w:rsidR="006D658B" w:rsidRDefault="006D658B" w:rsidP="00804706">
      <w:pPr>
        <w:pStyle w:val="Odstavecseseznamem"/>
        <w:numPr>
          <w:ilvl w:val="0"/>
          <w:numId w:val="10"/>
        </w:numPr>
        <w:ind w:left="284" w:hanging="284"/>
      </w:pPr>
      <w:r>
        <w:t>Dopady na kvalifikaci pracovní síly – silný vliv na zaměstnanost a eliminace méně kvalifikovaných profesí</w:t>
      </w:r>
    </w:p>
    <w:p w14:paraId="554D4944" w14:textId="77777777" w:rsidR="00D13EB7" w:rsidRDefault="00D13EB7" w:rsidP="00804706">
      <w:pPr>
        <w:pStyle w:val="Odstavecseseznamem"/>
        <w:numPr>
          <w:ilvl w:val="0"/>
          <w:numId w:val="10"/>
        </w:numPr>
        <w:ind w:left="284" w:hanging="284"/>
      </w:pPr>
      <w:r>
        <w:t xml:space="preserve">Negativa – </w:t>
      </w:r>
      <w:proofErr w:type="spellStart"/>
      <w:r>
        <w:t>kyberútoky</w:t>
      </w:r>
      <w:proofErr w:type="spellEnd"/>
      <w:r>
        <w:t xml:space="preserve"> a vymizení méně kvalifikovaných postů</w:t>
      </w:r>
    </w:p>
    <w:p w14:paraId="1100A4AD" w14:textId="77777777" w:rsidR="0090760F" w:rsidRDefault="0090760F" w:rsidP="00804706">
      <w:pPr>
        <w:pStyle w:val="Odstavecseseznamem"/>
        <w:numPr>
          <w:ilvl w:val="0"/>
          <w:numId w:val="10"/>
        </w:numPr>
        <w:ind w:left="284" w:hanging="284"/>
      </w:pPr>
      <w:r>
        <w:t>Financování – OP PIK, OP VVV, OP Z</w:t>
      </w:r>
    </w:p>
    <w:p w14:paraId="60BA34B2" w14:textId="77777777" w:rsidR="00DF42D9" w:rsidRDefault="00262AAC" w:rsidP="00DF42D9">
      <w:hyperlink r:id="rId5" w:history="1">
        <w:r w:rsidR="00A03325" w:rsidRPr="001E367A">
          <w:rPr>
            <w:rStyle w:val="Hypertextovodkaz"/>
          </w:rPr>
          <w:t>karfus@mpo.cz</w:t>
        </w:r>
      </w:hyperlink>
    </w:p>
    <w:p w14:paraId="6284852D" w14:textId="77777777" w:rsidR="00A03325" w:rsidRDefault="00A03325" w:rsidP="00DF42D9">
      <w:r>
        <w:t>Diskuse:</w:t>
      </w:r>
    </w:p>
    <w:p w14:paraId="10F5FA80" w14:textId="77777777" w:rsidR="00DA7C6F" w:rsidRDefault="00DA7C6F"/>
    <w:p w14:paraId="4797AA3C" w14:textId="77777777" w:rsidR="00B311A9" w:rsidRDefault="00DA7C6F">
      <w:r>
        <w:t>1</w:t>
      </w:r>
      <w:r w:rsidR="00A03325">
        <w:t>2</w:t>
      </w:r>
      <w:r>
        <w:t xml:space="preserve">:00 - </w:t>
      </w:r>
      <w:r w:rsidR="0032637B" w:rsidRPr="0032637B">
        <w:t>1</w:t>
      </w:r>
      <w:r w:rsidR="00A03325">
        <w:t>2</w:t>
      </w:r>
      <w:r w:rsidR="0032637B" w:rsidRPr="0032637B">
        <w:t>:</w:t>
      </w:r>
      <w:r w:rsidR="00A03325">
        <w:t>25</w:t>
      </w:r>
      <w:r w:rsidR="0032637B" w:rsidRPr="0032637B">
        <w:t xml:space="preserve">  </w:t>
      </w:r>
      <w:r w:rsidRPr="0094798D">
        <w:rPr>
          <w:b/>
        </w:rPr>
        <w:t>OP VVV, prioritní osa 3 a připravované šablony pro SŠ</w:t>
      </w:r>
      <w:r w:rsidRPr="0094798D">
        <w:br/>
      </w:r>
      <w:r w:rsidRPr="002620D4">
        <w:rPr>
          <w:b/>
          <w:i/>
        </w:rPr>
        <w:t xml:space="preserve">MgA. Bc. Adam </w:t>
      </w:r>
      <w:proofErr w:type="spellStart"/>
      <w:r w:rsidRPr="002620D4">
        <w:rPr>
          <w:b/>
          <w:i/>
        </w:rPr>
        <w:t>Georgiev</w:t>
      </w:r>
      <w:proofErr w:type="spellEnd"/>
      <w:r w:rsidRPr="002620D4">
        <w:rPr>
          <w:b/>
          <w:i/>
        </w:rPr>
        <w:t xml:space="preserve"> PhDr., zástupce náměstka pro řízení sekce operačních programů, MŠMT</w:t>
      </w:r>
      <w:r w:rsidRPr="002620D4">
        <w:rPr>
          <w:b/>
          <w:i/>
        </w:rPr>
        <w:br/>
      </w:r>
    </w:p>
    <w:p w14:paraId="206AA04F" w14:textId="77777777" w:rsidR="0032637B" w:rsidRDefault="00A03325">
      <w:r>
        <w:t>- šablony</w:t>
      </w:r>
      <w:r w:rsidR="00F42285">
        <w:t xml:space="preserve"> – zjednodušené projekty, předem definované objekty podpory, škola si volí šablonu, která jí hodí</w:t>
      </w:r>
    </w:p>
    <w:p w14:paraId="3594A861" w14:textId="77777777" w:rsidR="00F42285" w:rsidRDefault="00F42285" w:rsidP="00F42285">
      <w:pPr>
        <w:pStyle w:val="Odstavecseseznamem"/>
        <w:numPr>
          <w:ilvl w:val="0"/>
          <w:numId w:val="11"/>
        </w:numPr>
        <w:spacing w:after="0"/>
        <w:ind w:left="284" w:hanging="284"/>
      </w:pPr>
      <w:r>
        <w:t>1 škola = 1 žádost, v jejím rámci jsou možné kombinace šablon</w:t>
      </w:r>
    </w:p>
    <w:p w14:paraId="230C5520" w14:textId="77777777" w:rsidR="00F42285" w:rsidRDefault="00F42285" w:rsidP="00F42285">
      <w:pPr>
        <w:pStyle w:val="Odstavecseseznamem"/>
        <w:numPr>
          <w:ilvl w:val="0"/>
          <w:numId w:val="11"/>
        </w:numPr>
        <w:spacing w:after="0"/>
        <w:ind w:left="284" w:hanging="284"/>
      </w:pPr>
      <w:r>
        <w:t>Bude předcházet dotazníkové šetření – bude na stránkách NUV</w:t>
      </w:r>
    </w:p>
    <w:p w14:paraId="2B2A75D5" w14:textId="77777777" w:rsidR="00F42285" w:rsidRDefault="00F42285" w:rsidP="00F42285">
      <w:pPr>
        <w:pStyle w:val="Odstavecseseznamem"/>
        <w:numPr>
          <w:ilvl w:val="0"/>
          <w:numId w:val="11"/>
        </w:numPr>
        <w:spacing w:after="0"/>
        <w:ind w:left="284" w:hanging="284"/>
      </w:pPr>
      <w:r>
        <w:t xml:space="preserve">Podpora škol formou projektů zjednodušeného řízení, každá šablona je </w:t>
      </w:r>
      <w:proofErr w:type="spellStart"/>
      <w:r>
        <w:t>naceněná</w:t>
      </w:r>
      <w:proofErr w:type="spellEnd"/>
      <w:r>
        <w:t>, pro MŠ jsou šablony hotové, to, co navazuje ze šablon MŠ se ví, to co je pro SŠ je v jednání</w:t>
      </w:r>
    </w:p>
    <w:p w14:paraId="16F7319E" w14:textId="77777777" w:rsidR="00F42285" w:rsidRDefault="00F42285" w:rsidP="00F42285">
      <w:pPr>
        <w:pStyle w:val="Odstavecseseznamem"/>
        <w:numPr>
          <w:ilvl w:val="0"/>
          <w:numId w:val="11"/>
        </w:numPr>
        <w:spacing w:after="0"/>
        <w:ind w:left="284" w:hanging="284"/>
      </w:pPr>
      <w:r>
        <w:t xml:space="preserve">Částka = 200 000,- Kč </w:t>
      </w:r>
      <w:r w:rsidR="00262AAC">
        <w:t>na školu</w:t>
      </w:r>
      <w:r>
        <w:t>, 2000 x počet žáků denního studia</w:t>
      </w:r>
    </w:p>
    <w:p w14:paraId="24372795" w14:textId="77777777" w:rsidR="00F42285" w:rsidRDefault="00F42285" w:rsidP="00F42285">
      <w:pPr>
        <w:pStyle w:val="Odstavecseseznamem"/>
        <w:numPr>
          <w:ilvl w:val="0"/>
          <w:numId w:val="11"/>
        </w:numPr>
        <w:spacing w:after="0"/>
        <w:ind w:left="284" w:hanging="284"/>
      </w:pPr>
      <w:r>
        <w:t xml:space="preserve">Personální podpora a osobnostní podpora pedagogů SŠ a VOŠ, </w:t>
      </w:r>
    </w:p>
    <w:p w14:paraId="72F646E8" w14:textId="77777777" w:rsidR="00F42285" w:rsidRDefault="00F42285" w:rsidP="00F42285">
      <w:pPr>
        <w:pStyle w:val="Odstavecseseznamem"/>
        <w:numPr>
          <w:ilvl w:val="0"/>
          <w:numId w:val="11"/>
        </w:numPr>
        <w:spacing w:after="0"/>
        <w:ind w:left="284" w:hanging="284"/>
      </w:pPr>
      <w:r>
        <w:t>OP nemůže hradit nároková opatření, ale to, co je navíc (školní asistent, sociální pedagog, ICT technik, školní kariérový poradce….)</w:t>
      </w:r>
    </w:p>
    <w:p w14:paraId="6D0B32EE" w14:textId="77777777" w:rsidR="00F42285" w:rsidRDefault="00F42285" w:rsidP="00F42285">
      <w:pPr>
        <w:pStyle w:val="Odstavecseseznamem"/>
        <w:numPr>
          <w:ilvl w:val="0"/>
          <w:numId w:val="11"/>
        </w:numPr>
        <w:spacing w:after="0"/>
        <w:ind w:left="284" w:hanging="284"/>
      </w:pPr>
      <w:r>
        <w:t xml:space="preserve">Oblasti: čtenářská </w:t>
      </w:r>
      <w:proofErr w:type="spellStart"/>
      <w:r>
        <w:t>gr</w:t>
      </w:r>
      <w:proofErr w:type="spellEnd"/>
      <w:r>
        <w:t>.</w:t>
      </w:r>
      <w:r w:rsidR="00CC1278">
        <w:t xml:space="preserve">, </w:t>
      </w:r>
      <w:r>
        <w:t xml:space="preserve"> </w:t>
      </w:r>
      <w:r w:rsidR="00B55423">
        <w:t>m</w:t>
      </w:r>
      <w:r>
        <w:t xml:space="preserve">at. </w:t>
      </w:r>
      <w:proofErr w:type="gramStart"/>
      <w:r>
        <w:t>gram</w:t>
      </w:r>
      <w:proofErr w:type="gramEnd"/>
      <w:r>
        <w:t>……</w:t>
      </w:r>
    </w:p>
    <w:p w14:paraId="61ADD004" w14:textId="77777777" w:rsidR="00CC1278" w:rsidRDefault="00CC1278" w:rsidP="00F42285">
      <w:pPr>
        <w:pStyle w:val="Odstavecseseznamem"/>
        <w:numPr>
          <w:ilvl w:val="0"/>
          <w:numId w:val="11"/>
        </w:numPr>
        <w:spacing w:after="0"/>
        <w:ind w:left="284" w:hanging="284"/>
      </w:pPr>
      <w:r>
        <w:t>CLIL</w:t>
      </w:r>
    </w:p>
    <w:p w14:paraId="64121785" w14:textId="77777777" w:rsidR="000C6A39" w:rsidRDefault="000C6A39" w:rsidP="000C6A39">
      <w:pPr>
        <w:pStyle w:val="Odstavecseseznamem"/>
        <w:spacing w:after="0"/>
        <w:ind w:left="284"/>
      </w:pPr>
    </w:p>
    <w:p w14:paraId="251D4300" w14:textId="77777777" w:rsidR="002620D4" w:rsidRDefault="002620D4" w:rsidP="00F42285">
      <w:pPr>
        <w:pStyle w:val="Odstavecseseznamem"/>
        <w:numPr>
          <w:ilvl w:val="0"/>
          <w:numId w:val="11"/>
        </w:numPr>
        <w:spacing w:after="0"/>
        <w:ind w:left="284" w:hanging="284"/>
      </w:pPr>
      <w:r>
        <w:t>Šablona je vymezena na dobu a na úvazek</w:t>
      </w:r>
      <w:r w:rsidR="003C6C35">
        <w:t xml:space="preserve"> (pro PP bude max. úvazek 1,2)</w:t>
      </w:r>
    </w:p>
    <w:p w14:paraId="6EA0303D" w14:textId="77777777" w:rsidR="002620D4" w:rsidRDefault="002620D4" w:rsidP="00F42285">
      <w:pPr>
        <w:pStyle w:val="Odstavecseseznamem"/>
        <w:numPr>
          <w:ilvl w:val="0"/>
          <w:numId w:val="11"/>
        </w:numPr>
        <w:spacing w:after="0"/>
        <w:ind w:left="284" w:hanging="284"/>
      </w:pPr>
      <w:r>
        <w:t>Přehled šablon a jejích… - bude přílohou výzvy</w:t>
      </w:r>
    </w:p>
    <w:p w14:paraId="12677AD1" w14:textId="77777777" w:rsidR="00F11238" w:rsidRDefault="00F11238" w:rsidP="00F11238">
      <w:pPr>
        <w:pStyle w:val="Odstavecseseznamem"/>
        <w:numPr>
          <w:ilvl w:val="0"/>
          <w:numId w:val="12"/>
        </w:numPr>
        <w:spacing w:after="0"/>
      </w:pPr>
      <w:r>
        <w:t>ICT technik – asistent pro práci s </w:t>
      </w:r>
      <w:proofErr w:type="spellStart"/>
      <w:r>
        <w:t>digit</w:t>
      </w:r>
      <w:proofErr w:type="spellEnd"/>
      <w:r>
        <w:t xml:space="preserve">. </w:t>
      </w:r>
      <w:proofErr w:type="gramStart"/>
      <w:r>
        <w:t>zařízením</w:t>
      </w:r>
      <w:proofErr w:type="gramEnd"/>
      <w:r>
        <w:t xml:space="preserve"> – 0.2 úvazku na měsíc</w:t>
      </w:r>
    </w:p>
    <w:p w14:paraId="26DF51B5" w14:textId="77777777" w:rsidR="00F11238" w:rsidRDefault="00F11238" w:rsidP="00F11238">
      <w:pPr>
        <w:pStyle w:val="Odstavecseseznamem"/>
        <w:numPr>
          <w:ilvl w:val="0"/>
          <w:numId w:val="12"/>
        </w:numPr>
        <w:spacing w:after="0"/>
      </w:pPr>
      <w:r>
        <w:t>K</w:t>
      </w:r>
      <w:r w:rsidR="003C6C35">
        <w:t>oordinát</w:t>
      </w:r>
      <w:r>
        <w:t xml:space="preserve">or spolupráce školy a zaměstnavatele -   </w:t>
      </w:r>
      <w:r w:rsidR="003C6C35">
        <w:t xml:space="preserve">0,1 </w:t>
      </w:r>
      <w:r>
        <w:t>úvazku/</w:t>
      </w:r>
      <w:proofErr w:type="spellStart"/>
      <w:r>
        <w:t>měs</w:t>
      </w:r>
      <w:proofErr w:type="spellEnd"/>
      <w:r>
        <w:t>.</w:t>
      </w:r>
    </w:p>
    <w:p w14:paraId="604E65EB" w14:textId="77777777" w:rsidR="00F11238" w:rsidRDefault="00F11238" w:rsidP="00F11238">
      <w:pPr>
        <w:pStyle w:val="Odstavecseseznamem"/>
        <w:numPr>
          <w:ilvl w:val="0"/>
          <w:numId w:val="12"/>
        </w:numPr>
        <w:spacing w:after="0"/>
      </w:pPr>
      <w:r>
        <w:lastRenderedPageBreak/>
        <w:t>Školní kariérový poradce</w:t>
      </w:r>
      <w:r w:rsidR="00070FB6">
        <w:t xml:space="preserve"> (musí absolvovat před tím školení pro výchovné poradce</w:t>
      </w:r>
      <w:r w:rsidR="003C6C35">
        <w:t xml:space="preserve"> – bude připomínka</w:t>
      </w:r>
      <w:r w:rsidR="00070FB6">
        <w:t>)</w:t>
      </w:r>
    </w:p>
    <w:p w14:paraId="3AA8C80E" w14:textId="77777777" w:rsidR="00821833" w:rsidRDefault="00821833" w:rsidP="00F11238">
      <w:pPr>
        <w:pStyle w:val="Odstavecseseznamem"/>
        <w:numPr>
          <w:ilvl w:val="0"/>
          <w:numId w:val="12"/>
        </w:numPr>
        <w:spacing w:after="0"/>
      </w:pPr>
      <w:r>
        <w:t xml:space="preserve">Tandemová výuka (10 vyuč. Hodin po dobu 10 </w:t>
      </w:r>
      <w:proofErr w:type="gramStart"/>
      <w:r>
        <w:t>měsíců ????)</w:t>
      </w:r>
      <w:proofErr w:type="gramEnd"/>
    </w:p>
    <w:p w14:paraId="780F9933" w14:textId="77777777" w:rsidR="00821833" w:rsidRDefault="00821833" w:rsidP="00F11238">
      <w:pPr>
        <w:pStyle w:val="Odstavecseseznamem"/>
        <w:numPr>
          <w:ilvl w:val="0"/>
          <w:numId w:val="12"/>
        </w:numPr>
        <w:spacing w:after="0"/>
      </w:pPr>
      <w:r>
        <w:t>Zapojení odborníka z praxe do výuky</w:t>
      </w:r>
    </w:p>
    <w:p w14:paraId="09752ABF" w14:textId="77777777" w:rsidR="00EA77FD" w:rsidRDefault="00EA77FD" w:rsidP="00F11238">
      <w:pPr>
        <w:pStyle w:val="Odstavecseseznamem"/>
        <w:numPr>
          <w:ilvl w:val="0"/>
          <w:numId w:val="12"/>
        </w:numPr>
        <w:spacing w:after="0"/>
      </w:pPr>
      <w:r>
        <w:t>CLIL</w:t>
      </w:r>
    </w:p>
    <w:p w14:paraId="6EF5A68B" w14:textId="77777777" w:rsidR="00370EDD" w:rsidRDefault="00370EDD" w:rsidP="00F11238">
      <w:pPr>
        <w:pStyle w:val="Odstavecseseznamem"/>
        <w:numPr>
          <w:ilvl w:val="0"/>
          <w:numId w:val="12"/>
        </w:numPr>
        <w:spacing w:after="0"/>
      </w:pPr>
      <w:r>
        <w:t xml:space="preserve">Sdělávání a sdílení na školním </w:t>
      </w:r>
      <w:proofErr w:type="spellStart"/>
      <w:r>
        <w:t>cloudu</w:t>
      </w:r>
      <w:proofErr w:type="spellEnd"/>
    </w:p>
    <w:p w14:paraId="6103156F" w14:textId="77777777" w:rsidR="000C6A39" w:rsidRDefault="000C6A39" w:rsidP="00F11238">
      <w:pPr>
        <w:pStyle w:val="Odstavecseseznamem"/>
        <w:numPr>
          <w:ilvl w:val="0"/>
          <w:numId w:val="12"/>
        </w:numPr>
        <w:spacing w:after="0"/>
      </w:pPr>
      <w:r>
        <w:t>Stáže žáků a studentů SŠ a VOŠ  - min. 50 hod.</w:t>
      </w:r>
    </w:p>
    <w:p w14:paraId="4E5A35BD" w14:textId="77777777" w:rsidR="000C6A39" w:rsidRDefault="000C6A39" w:rsidP="00F11238">
      <w:pPr>
        <w:pStyle w:val="Odstavecseseznamem"/>
        <w:numPr>
          <w:ilvl w:val="0"/>
          <w:numId w:val="12"/>
        </w:numPr>
        <w:spacing w:after="0"/>
      </w:pPr>
      <w:r>
        <w:t xml:space="preserve">????? </w:t>
      </w:r>
      <w:proofErr w:type="gramStart"/>
      <w:r>
        <w:t>není</w:t>
      </w:r>
      <w:proofErr w:type="gramEnd"/>
      <w:r>
        <w:t xml:space="preserve"> schváleno – podpora polytechnického vzdělávání – asi bude v další výzvě</w:t>
      </w:r>
      <w:r w:rsidR="003C6C35">
        <w:t>, protože není zatím stanovena částka – roboti se pohybují od jednotek po stovky tisíc Kč</w:t>
      </w:r>
    </w:p>
    <w:p w14:paraId="75CC7B82" w14:textId="77777777" w:rsidR="003C6C35" w:rsidRDefault="003C6C35" w:rsidP="003C6C35">
      <w:pPr>
        <w:spacing w:after="0"/>
        <w:ind w:left="360"/>
      </w:pPr>
      <w:r>
        <w:t>Diskuse: dotazy – jazykové vzdělávaní – je stanovena úroveň učitele, na kterého budu žádat – zatím prý není stanoveno, že by byla předepsána kvalifikace (prý je to v Z o PP – kvalifikace odborná i jazyková – prý úroveň C1 – pak by to asi nemělo význam)</w:t>
      </w:r>
    </w:p>
    <w:p w14:paraId="40AB20FD" w14:textId="77777777" w:rsidR="0032637B" w:rsidRDefault="0032637B"/>
    <w:p w14:paraId="001D6002" w14:textId="77777777" w:rsidR="00DA7C6F" w:rsidRDefault="00DA7C6F" w:rsidP="00DA7C6F">
      <w:pPr>
        <w:spacing w:before="120" w:after="120"/>
        <w:jc w:val="both"/>
      </w:pPr>
      <w:r w:rsidRPr="0094798D">
        <w:t>12:</w:t>
      </w:r>
      <w:r>
        <w:t xml:space="preserve">30 </w:t>
      </w:r>
      <w:r w:rsidRPr="0094798D">
        <w:t>– 13:30 h</w:t>
      </w:r>
      <w:r w:rsidRPr="0094798D">
        <w:tab/>
        <w:t>Oběd</w:t>
      </w:r>
    </w:p>
    <w:p w14:paraId="01F8D4E4" w14:textId="77777777" w:rsidR="003336BF" w:rsidRPr="0094798D" w:rsidRDefault="003336BF" w:rsidP="00DA7C6F">
      <w:pPr>
        <w:spacing w:before="120" w:after="120"/>
        <w:jc w:val="both"/>
      </w:pPr>
    </w:p>
    <w:p w14:paraId="420BF018" w14:textId="77777777" w:rsidR="00DA7C6F" w:rsidRDefault="00DA7C6F" w:rsidP="00B311A9">
      <w:r w:rsidRPr="0094798D">
        <w:t>1</w:t>
      </w:r>
      <w:r w:rsidR="00B311A9">
        <w:t>4</w:t>
      </w:r>
      <w:r w:rsidRPr="0094798D">
        <w:t>:</w:t>
      </w:r>
      <w:r w:rsidR="00B311A9">
        <w:t>0</w:t>
      </w:r>
      <w:r w:rsidRPr="0094798D">
        <w:t>0 h</w:t>
      </w:r>
      <w:r w:rsidRPr="0094798D">
        <w:tab/>
      </w:r>
      <w:r w:rsidRPr="0094798D">
        <w:rPr>
          <w:b/>
        </w:rPr>
        <w:t>Jednání v odborných sekcích</w:t>
      </w:r>
      <w:r w:rsidRPr="0094798D">
        <w:rPr>
          <w:b/>
        </w:rPr>
        <w:br/>
      </w:r>
      <w:r w:rsidRPr="0094798D">
        <w:t>16:45 – 17:00 h</w:t>
      </w:r>
      <w:r w:rsidRPr="0094798D">
        <w:tab/>
        <w:t>Přestávka</w:t>
      </w:r>
    </w:p>
    <w:p w14:paraId="5F069296" w14:textId="77777777" w:rsidR="00DA7C6F" w:rsidRPr="0094798D" w:rsidRDefault="00DA7C6F" w:rsidP="00DA7C6F">
      <w:pPr>
        <w:jc w:val="both"/>
        <w:rPr>
          <w:b/>
        </w:rPr>
      </w:pPr>
      <w:r w:rsidRPr="0094798D">
        <w:t>17.00 – 18.00 h</w:t>
      </w:r>
      <w:r w:rsidRPr="0094798D">
        <w:tab/>
      </w:r>
      <w:r w:rsidRPr="0094798D">
        <w:rPr>
          <w:b/>
        </w:rPr>
        <w:t>Výsledky MZ 2016 a příprava MZ 2017</w:t>
      </w:r>
    </w:p>
    <w:p w14:paraId="1A326228" w14:textId="77777777" w:rsidR="00DA7C6F" w:rsidRPr="0094798D" w:rsidRDefault="00DA7C6F" w:rsidP="00DA7C6F">
      <w:r w:rsidRPr="0094798D">
        <w:rPr>
          <w:b/>
        </w:rPr>
        <w:t>Přijímací zkoušky v maturitních oborech vzdělání</w:t>
      </w:r>
    </w:p>
    <w:p w14:paraId="19EC4DF5" w14:textId="77777777" w:rsidR="0032637B" w:rsidRPr="0064367C" w:rsidRDefault="00DA7C6F" w:rsidP="00DA7C6F">
      <w:pPr>
        <w:rPr>
          <w:b/>
          <w:i/>
          <w:iCs/>
        </w:rPr>
      </w:pPr>
      <w:r w:rsidRPr="0064367C">
        <w:rPr>
          <w:b/>
          <w:i/>
          <w:iCs/>
        </w:rPr>
        <w:t>Ing. Jiří Zíka, ředitel - Centrum pro zjišťování výsledků vzdělávání</w:t>
      </w:r>
    </w:p>
    <w:p w14:paraId="1977770A" w14:textId="77777777" w:rsidR="008774DB" w:rsidRDefault="009639F9" w:rsidP="00DA7C6F">
      <w:pPr>
        <w:rPr>
          <w:iCs/>
        </w:rPr>
      </w:pPr>
      <w:r>
        <w:rPr>
          <w:iCs/>
        </w:rPr>
        <w:t>Viz prezentace</w:t>
      </w:r>
    </w:p>
    <w:p w14:paraId="171E759B" w14:textId="77777777" w:rsidR="009639F9" w:rsidRDefault="009639F9" w:rsidP="00DA7C6F">
      <w:pPr>
        <w:rPr>
          <w:iCs/>
        </w:rPr>
      </w:pPr>
      <w:r>
        <w:rPr>
          <w:iCs/>
        </w:rPr>
        <w:t>Poznatky z pilotu přijímacích zkoušek:</w:t>
      </w:r>
    </w:p>
    <w:p w14:paraId="06926CEA" w14:textId="77777777" w:rsidR="009639F9" w:rsidRPr="0064367C" w:rsidRDefault="009639F9" w:rsidP="0064367C">
      <w:pPr>
        <w:pStyle w:val="Odstavecseseznamem"/>
        <w:numPr>
          <w:ilvl w:val="0"/>
          <w:numId w:val="16"/>
        </w:numPr>
        <w:ind w:left="426" w:hanging="426"/>
        <w:rPr>
          <w:iCs/>
        </w:rPr>
      </w:pPr>
      <w:r w:rsidRPr="0064367C">
        <w:rPr>
          <w:iCs/>
        </w:rPr>
        <w:t xml:space="preserve">ZŠ nelze považovat za objektivní srovnatelné kritérium kvality uchazečů – výsledky u </w:t>
      </w:r>
      <w:proofErr w:type="spellStart"/>
      <w:r w:rsidRPr="0064367C">
        <w:rPr>
          <w:iCs/>
        </w:rPr>
        <w:t>přij</w:t>
      </w:r>
      <w:proofErr w:type="spellEnd"/>
      <w:r w:rsidRPr="0064367C">
        <w:rPr>
          <w:iCs/>
        </w:rPr>
        <w:t xml:space="preserve">. </w:t>
      </w:r>
      <w:proofErr w:type="spellStart"/>
      <w:r w:rsidR="0064367C">
        <w:rPr>
          <w:iCs/>
        </w:rPr>
        <w:t>z</w:t>
      </w:r>
      <w:r w:rsidRPr="0064367C">
        <w:rPr>
          <w:iCs/>
        </w:rPr>
        <w:t>k.</w:t>
      </w:r>
      <w:r w:rsidR="0064367C">
        <w:rPr>
          <w:iCs/>
        </w:rPr>
        <w:t>byly</w:t>
      </w:r>
      <w:proofErr w:type="spellEnd"/>
      <w:r w:rsidRPr="0064367C">
        <w:rPr>
          <w:iCs/>
        </w:rPr>
        <w:t xml:space="preserve"> více než o 1 stupeň horší, než známkovali učitelé ze ZŠ</w:t>
      </w:r>
      <w:r w:rsidR="0064367C" w:rsidRPr="0064367C">
        <w:rPr>
          <w:iCs/>
        </w:rPr>
        <w:t>.</w:t>
      </w:r>
    </w:p>
    <w:p w14:paraId="3A6909ED" w14:textId="77777777" w:rsidR="0064367C" w:rsidRDefault="0064367C" w:rsidP="0064367C">
      <w:pPr>
        <w:pStyle w:val="Odstavecseseznamem"/>
        <w:numPr>
          <w:ilvl w:val="0"/>
          <w:numId w:val="16"/>
        </w:numPr>
        <w:ind w:left="426" w:hanging="426"/>
        <w:rPr>
          <w:iCs/>
        </w:rPr>
      </w:pPr>
      <w:r w:rsidRPr="0064367C">
        <w:rPr>
          <w:iCs/>
        </w:rPr>
        <w:t xml:space="preserve">Jednotná </w:t>
      </w:r>
      <w:proofErr w:type="spellStart"/>
      <w:r w:rsidRPr="0064367C">
        <w:rPr>
          <w:iCs/>
        </w:rPr>
        <w:t>přij</w:t>
      </w:r>
      <w:proofErr w:type="spellEnd"/>
      <w:r w:rsidRPr="0064367C">
        <w:rPr>
          <w:iCs/>
        </w:rPr>
        <w:t xml:space="preserve">. </w:t>
      </w:r>
      <w:proofErr w:type="spellStart"/>
      <w:r w:rsidRPr="0064367C">
        <w:rPr>
          <w:iCs/>
        </w:rPr>
        <w:t>zk</w:t>
      </w:r>
      <w:proofErr w:type="spellEnd"/>
      <w:r w:rsidRPr="0064367C">
        <w:rPr>
          <w:iCs/>
        </w:rPr>
        <w:t>. = srovnatelné podmínky pro všechny uchazeče</w:t>
      </w:r>
    </w:p>
    <w:p w14:paraId="6AAE966C" w14:textId="77777777" w:rsidR="00093D92" w:rsidRDefault="00093D92" w:rsidP="0064367C">
      <w:pPr>
        <w:pStyle w:val="Odstavecseseznamem"/>
        <w:numPr>
          <w:ilvl w:val="0"/>
          <w:numId w:val="16"/>
        </w:numPr>
        <w:ind w:left="426" w:hanging="426"/>
        <w:rPr>
          <w:iCs/>
        </w:rPr>
      </w:pPr>
      <w:r>
        <w:rPr>
          <w:iCs/>
        </w:rPr>
        <w:t>Ukázky neúspěšných otázek v matematice</w:t>
      </w:r>
    </w:p>
    <w:p w14:paraId="46CD9875" w14:textId="77777777" w:rsidR="00093D92" w:rsidRDefault="00093D92" w:rsidP="0064367C">
      <w:pPr>
        <w:pStyle w:val="Odstavecseseznamem"/>
        <w:numPr>
          <w:ilvl w:val="0"/>
          <w:numId w:val="16"/>
        </w:numPr>
        <w:ind w:left="426" w:hanging="426"/>
        <w:rPr>
          <w:iCs/>
        </w:rPr>
      </w:pPr>
      <w:r>
        <w:rPr>
          <w:iCs/>
        </w:rPr>
        <w:t>Ukázky korelace výsledků M-ČJ</w:t>
      </w:r>
    </w:p>
    <w:p w14:paraId="585E9792" w14:textId="77777777" w:rsidR="00093D92" w:rsidRDefault="00B06652" w:rsidP="0064367C">
      <w:pPr>
        <w:pStyle w:val="Odstavecseseznamem"/>
        <w:numPr>
          <w:ilvl w:val="0"/>
          <w:numId w:val="16"/>
        </w:numPr>
        <w:ind w:left="426" w:hanging="426"/>
        <w:rPr>
          <w:iCs/>
        </w:rPr>
      </w:pPr>
      <w:r>
        <w:rPr>
          <w:iCs/>
        </w:rPr>
        <w:t>Analýza známkování na ZŠ</w:t>
      </w:r>
    </w:p>
    <w:p w14:paraId="3FE9986D" w14:textId="77777777" w:rsidR="004A41DF" w:rsidRDefault="004A41DF" w:rsidP="0064367C">
      <w:pPr>
        <w:pStyle w:val="Odstavecseseznamem"/>
        <w:numPr>
          <w:ilvl w:val="0"/>
          <w:numId w:val="16"/>
        </w:numPr>
        <w:ind w:left="426" w:hanging="426"/>
        <w:rPr>
          <w:iCs/>
        </w:rPr>
      </w:pPr>
      <w:r>
        <w:rPr>
          <w:iCs/>
        </w:rPr>
        <w:t>Reakce ředitelů – statistika spokojenosti s výběrem žáků</w:t>
      </w:r>
    </w:p>
    <w:p w14:paraId="7F896602" w14:textId="77777777" w:rsidR="004A41DF" w:rsidRDefault="004A41DF" w:rsidP="0064367C">
      <w:pPr>
        <w:pStyle w:val="Odstavecseseznamem"/>
        <w:numPr>
          <w:ilvl w:val="0"/>
          <w:numId w:val="16"/>
        </w:numPr>
        <w:ind w:left="426" w:hanging="426"/>
        <w:rPr>
          <w:iCs/>
        </w:rPr>
      </w:pPr>
      <w:r>
        <w:rPr>
          <w:iCs/>
        </w:rPr>
        <w:t>Hodnocení komunikace s</w:t>
      </w:r>
      <w:r w:rsidR="002036B5">
        <w:rPr>
          <w:iCs/>
        </w:rPr>
        <w:t> </w:t>
      </w:r>
      <w:r>
        <w:rPr>
          <w:iCs/>
        </w:rPr>
        <w:t>CERMATEM</w:t>
      </w:r>
    </w:p>
    <w:p w14:paraId="551B67D1" w14:textId="77777777" w:rsidR="002036B5" w:rsidRDefault="002036B5" w:rsidP="002036B5">
      <w:pPr>
        <w:pStyle w:val="Odstavecseseznamem"/>
        <w:ind w:left="426"/>
        <w:rPr>
          <w:iCs/>
        </w:rPr>
      </w:pPr>
    </w:p>
    <w:p w14:paraId="176A97F7" w14:textId="77777777" w:rsidR="002036B5" w:rsidRDefault="002036B5" w:rsidP="002036B5">
      <w:pPr>
        <w:pStyle w:val="Odstavecseseznamem"/>
        <w:ind w:left="426"/>
        <w:rPr>
          <w:iCs/>
        </w:rPr>
      </w:pPr>
      <w:r>
        <w:rPr>
          <w:iCs/>
        </w:rPr>
        <w:t>Maturitní zkouška</w:t>
      </w:r>
    </w:p>
    <w:p w14:paraId="6F54ACCE" w14:textId="77777777" w:rsidR="002036B5" w:rsidRDefault="002036B5" w:rsidP="002036B5">
      <w:pPr>
        <w:pStyle w:val="Odstavecseseznamem"/>
        <w:numPr>
          <w:ilvl w:val="0"/>
          <w:numId w:val="17"/>
        </w:numPr>
        <w:ind w:left="426" w:hanging="426"/>
        <w:rPr>
          <w:iCs/>
        </w:rPr>
      </w:pPr>
      <w:r>
        <w:rPr>
          <w:iCs/>
        </w:rPr>
        <w:t>Počet přihlášených</w:t>
      </w:r>
      <w:r w:rsidR="00C035A9">
        <w:rPr>
          <w:iCs/>
        </w:rPr>
        <w:t>, cca 72% populace dané věkové kategorie je přihlášena k</w:t>
      </w:r>
      <w:r w:rsidR="005A4A0C">
        <w:rPr>
          <w:iCs/>
        </w:rPr>
        <w:t> </w:t>
      </w:r>
      <w:r w:rsidR="00C035A9">
        <w:rPr>
          <w:iCs/>
        </w:rPr>
        <w:t>maturitě</w:t>
      </w:r>
    </w:p>
    <w:p w14:paraId="1E763F04" w14:textId="77777777" w:rsidR="005A4A0C" w:rsidRDefault="005A4A0C" w:rsidP="002036B5">
      <w:pPr>
        <w:pStyle w:val="Odstavecseseznamem"/>
        <w:numPr>
          <w:ilvl w:val="0"/>
          <w:numId w:val="17"/>
        </w:numPr>
        <w:ind w:left="426" w:hanging="426"/>
        <w:rPr>
          <w:iCs/>
        </w:rPr>
      </w:pPr>
      <w:r>
        <w:rPr>
          <w:iCs/>
        </w:rPr>
        <w:t xml:space="preserve">Portál </w:t>
      </w:r>
      <w:hyperlink r:id="rId6" w:history="1">
        <w:r w:rsidRPr="004A4774">
          <w:rPr>
            <w:rStyle w:val="Hypertextovodkaz"/>
            <w:iCs/>
          </w:rPr>
          <w:t>www.vysledky.cermat.cz</w:t>
        </w:r>
      </w:hyperlink>
    </w:p>
    <w:p w14:paraId="395C50C0" w14:textId="77777777" w:rsidR="005A4A0C" w:rsidRDefault="005A4A0C" w:rsidP="002036B5">
      <w:pPr>
        <w:pStyle w:val="Odstavecseseznamem"/>
        <w:numPr>
          <w:ilvl w:val="0"/>
          <w:numId w:val="17"/>
        </w:numPr>
        <w:ind w:left="426" w:hanging="426"/>
        <w:rPr>
          <w:iCs/>
        </w:rPr>
      </w:pPr>
      <w:r>
        <w:rPr>
          <w:iCs/>
        </w:rPr>
        <w:t>Hlavní problémy CZVV  1) odměňování 2) nestabilita právního rámce (35 změn od roku 2004, 8 změn od 2009) 3) technologie</w:t>
      </w:r>
      <w:r w:rsidR="005929A2">
        <w:rPr>
          <w:iCs/>
        </w:rPr>
        <w:t xml:space="preserve"> 4) média 5) společnost</w:t>
      </w:r>
    </w:p>
    <w:p w14:paraId="2592967D" w14:textId="77777777" w:rsidR="005A4A0C" w:rsidRPr="0064367C" w:rsidRDefault="0024027B" w:rsidP="002036B5">
      <w:pPr>
        <w:pStyle w:val="Odstavecseseznamem"/>
        <w:numPr>
          <w:ilvl w:val="0"/>
          <w:numId w:val="17"/>
        </w:numPr>
        <w:ind w:left="426" w:hanging="426"/>
        <w:rPr>
          <w:iCs/>
        </w:rPr>
      </w:pPr>
      <w:r>
        <w:rPr>
          <w:iCs/>
        </w:rPr>
        <w:t>Statistiky odvolání</w:t>
      </w:r>
      <w:r w:rsidR="00840C37">
        <w:rPr>
          <w:iCs/>
        </w:rPr>
        <w:t xml:space="preserve"> u MZ</w:t>
      </w:r>
    </w:p>
    <w:p w14:paraId="03A410DB" w14:textId="77777777" w:rsidR="0064367C" w:rsidRDefault="0064367C">
      <w:pPr>
        <w:rPr>
          <w:i/>
          <w:iCs/>
        </w:rPr>
      </w:pPr>
      <w:r>
        <w:rPr>
          <w:i/>
          <w:iCs/>
        </w:rPr>
        <w:br w:type="page"/>
      </w:r>
    </w:p>
    <w:p w14:paraId="4827540F" w14:textId="77777777" w:rsidR="007B3347" w:rsidRDefault="007B3347" w:rsidP="00F56B45">
      <w:pPr>
        <w:pStyle w:val="Odstavecseseznamem"/>
        <w:ind w:left="567" w:hanging="567"/>
        <w:rPr>
          <w:iCs/>
        </w:rPr>
      </w:pPr>
    </w:p>
    <w:p w14:paraId="27D0ADA0" w14:textId="77777777" w:rsidR="007B3347" w:rsidRDefault="007B3347" w:rsidP="00F56B45">
      <w:pPr>
        <w:pStyle w:val="Odstavecseseznamem"/>
        <w:ind w:left="567" w:hanging="567"/>
        <w:rPr>
          <w:iCs/>
        </w:rPr>
      </w:pPr>
    </w:p>
    <w:p w14:paraId="0BA1955D" w14:textId="77777777" w:rsidR="007B3347" w:rsidRDefault="007B3347" w:rsidP="00F56B45">
      <w:pPr>
        <w:pStyle w:val="Odstavecseseznamem"/>
        <w:ind w:left="567" w:hanging="567"/>
        <w:rPr>
          <w:iCs/>
        </w:rPr>
      </w:pPr>
      <w:r>
        <w:rPr>
          <w:iCs/>
        </w:rPr>
        <w:t>Úroveň matematiky ZŠ-SŠ klesá, jedničce na ZŠ odpovídá cca 2,6 na vstupu SŠ</w:t>
      </w:r>
    </w:p>
    <w:p w14:paraId="50EBDA24" w14:textId="77777777" w:rsidR="007777FC" w:rsidRDefault="007777FC">
      <w:pPr>
        <w:rPr>
          <w:iCs/>
        </w:rPr>
      </w:pPr>
    </w:p>
    <w:p w14:paraId="031C6A41" w14:textId="77777777" w:rsidR="007777FC" w:rsidRPr="007777FC" w:rsidRDefault="007777FC" w:rsidP="007777FC">
      <w:pPr>
        <w:pStyle w:val="Odstavecseseznamem"/>
        <w:ind w:left="567" w:hanging="567"/>
        <w:jc w:val="center"/>
        <w:rPr>
          <w:b/>
          <w:iCs/>
          <w:sz w:val="32"/>
          <w:szCs w:val="32"/>
        </w:rPr>
      </w:pPr>
      <w:r w:rsidRPr="007777FC">
        <w:rPr>
          <w:b/>
          <w:iCs/>
          <w:sz w:val="32"/>
          <w:szCs w:val="32"/>
        </w:rPr>
        <w:lastRenderedPageBreak/>
        <w:t xml:space="preserve">Čtvrtek </w:t>
      </w:r>
      <w:proofErr w:type="gramStart"/>
      <w:r w:rsidRPr="007777FC">
        <w:rPr>
          <w:b/>
          <w:iCs/>
          <w:sz w:val="32"/>
          <w:szCs w:val="32"/>
        </w:rPr>
        <w:t>5.10.2016</w:t>
      </w:r>
      <w:proofErr w:type="gramEnd"/>
    </w:p>
    <w:p w14:paraId="7424E48D" w14:textId="77777777" w:rsidR="007777FC" w:rsidRDefault="007777FC" w:rsidP="00F56B45">
      <w:pPr>
        <w:pStyle w:val="Odstavecseseznamem"/>
        <w:ind w:left="567" w:hanging="567"/>
        <w:rPr>
          <w:iCs/>
        </w:rPr>
      </w:pPr>
    </w:p>
    <w:p w14:paraId="4660E41E" w14:textId="77777777" w:rsidR="007777FC" w:rsidRDefault="007777FC" w:rsidP="007777FC">
      <w:pPr>
        <w:pStyle w:val="Odstavecseseznamem"/>
        <w:rPr>
          <w:iCs/>
        </w:rPr>
      </w:pPr>
      <w:r>
        <w:rPr>
          <w:iCs/>
        </w:rPr>
        <w:t xml:space="preserve">9:00 – </w:t>
      </w:r>
      <w:proofErr w:type="gramStart"/>
      <w:r>
        <w:rPr>
          <w:iCs/>
        </w:rPr>
        <w:t>9:3</w:t>
      </w:r>
      <w:r w:rsidR="000835D7">
        <w:rPr>
          <w:iCs/>
        </w:rPr>
        <w:t>5</w:t>
      </w:r>
      <w:r>
        <w:rPr>
          <w:iCs/>
        </w:rPr>
        <w:t xml:space="preserve">    Mezinárodní</w:t>
      </w:r>
      <w:proofErr w:type="gramEnd"/>
      <w:r>
        <w:rPr>
          <w:iCs/>
        </w:rPr>
        <w:t xml:space="preserve"> cena vévody z Edinburghu </w:t>
      </w:r>
      <w:proofErr w:type="spellStart"/>
      <w:r w:rsidR="00A56A71">
        <w:rPr>
          <w:iCs/>
        </w:rPr>
        <w:t>DofE</w:t>
      </w:r>
      <w:proofErr w:type="spellEnd"/>
      <w:r w:rsidR="00A56A71">
        <w:rPr>
          <w:iCs/>
        </w:rPr>
        <w:t xml:space="preserve"> </w:t>
      </w:r>
      <w:r>
        <w:rPr>
          <w:iCs/>
        </w:rPr>
        <w:t>– viz prezentace</w:t>
      </w:r>
    </w:p>
    <w:p w14:paraId="0E1C3D3A" w14:textId="77777777" w:rsidR="000835D7" w:rsidRDefault="000835D7" w:rsidP="007777FC">
      <w:pPr>
        <w:pStyle w:val="Odstavecseseznamem"/>
        <w:rPr>
          <w:iCs/>
        </w:rPr>
      </w:pPr>
      <w:r>
        <w:rPr>
          <w:iCs/>
        </w:rPr>
        <w:t xml:space="preserve">Eliška </w:t>
      </w:r>
      <w:proofErr w:type="spellStart"/>
      <w:r>
        <w:rPr>
          <w:iCs/>
        </w:rPr>
        <w:t>Zalendová</w:t>
      </w:r>
      <w:proofErr w:type="spellEnd"/>
    </w:p>
    <w:p w14:paraId="6C6583E1" w14:textId="77777777" w:rsidR="007777FC" w:rsidRDefault="007777FC" w:rsidP="007777FC">
      <w:pPr>
        <w:pStyle w:val="Odstavecseseznamem"/>
        <w:rPr>
          <w:iCs/>
        </w:rPr>
      </w:pPr>
      <w:r>
        <w:rPr>
          <w:iCs/>
        </w:rPr>
        <w:t>Pro mladé lidi 14 – 25 let</w:t>
      </w:r>
    </w:p>
    <w:p w14:paraId="0D813638" w14:textId="77777777" w:rsidR="007777FC" w:rsidRDefault="007777FC" w:rsidP="007777FC">
      <w:pPr>
        <w:pStyle w:val="Odstavecseseznamem"/>
        <w:rPr>
          <w:iCs/>
        </w:rPr>
      </w:pPr>
      <w:r>
        <w:rPr>
          <w:iCs/>
        </w:rPr>
        <w:t>Princip: získání bronzové, stříbrné a posléze zlaté úrovně</w:t>
      </w:r>
    </w:p>
    <w:p w14:paraId="3109AFFA" w14:textId="77777777" w:rsidR="007777FC" w:rsidRDefault="007777FC" w:rsidP="007777FC">
      <w:pPr>
        <w:pStyle w:val="Odstavecseseznamem"/>
        <w:rPr>
          <w:iCs/>
        </w:rPr>
      </w:pPr>
      <w:r>
        <w:rPr>
          <w:iCs/>
        </w:rPr>
        <w:t xml:space="preserve">aktivity </w:t>
      </w:r>
    </w:p>
    <w:p w14:paraId="5BB0D50C" w14:textId="77777777" w:rsidR="007777FC" w:rsidRDefault="007777FC" w:rsidP="007777FC">
      <w:pPr>
        <w:pStyle w:val="Odstavecseseznamem"/>
        <w:numPr>
          <w:ilvl w:val="0"/>
          <w:numId w:val="19"/>
        </w:numPr>
        <w:rPr>
          <w:iCs/>
        </w:rPr>
      </w:pPr>
      <w:r>
        <w:rPr>
          <w:iCs/>
        </w:rPr>
        <w:t>Sport</w:t>
      </w:r>
    </w:p>
    <w:p w14:paraId="29EA1549" w14:textId="77777777" w:rsidR="007777FC" w:rsidRDefault="007777FC" w:rsidP="007777FC">
      <w:pPr>
        <w:pStyle w:val="Odstavecseseznamem"/>
        <w:numPr>
          <w:ilvl w:val="0"/>
          <w:numId w:val="19"/>
        </w:numPr>
        <w:rPr>
          <w:iCs/>
        </w:rPr>
      </w:pPr>
      <w:r>
        <w:rPr>
          <w:iCs/>
        </w:rPr>
        <w:t>Rozvoj talentu</w:t>
      </w:r>
    </w:p>
    <w:p w14:paraId="143F68E4" w14:textId="77777777" w:rsidR="009A0E42" w:rsidRDefault="005D630C" w:rsidP="007777FC">
      <w:pPr>
        <w:pStyle w:val="Odstavecseseznamem"/>
        <w:numPr>
          <w:ilvl w:val="0"/>
          <w:numId w:val="19"/>
        </w:numPr>
        <w:rPr>
          <w:iCs/>
        </w:rPr>
      </w:pPr>
      <w:r>
        <w:rPr>
          <w:iCs/>
        </w:rPr>
        <w:t>Dobrovolnictví</w:t>
      </w:r>
    </w:p>
    <w:p w14:paraId="5FA79E5C" w14:textId="77777777" w:rsidR="00DB71AD" w:rsidRDefault="00DB71AD" w:rsidP="007777FC">
      <w:pPr>
        <w:pStyle w:val="Odstavecseseznamem"/>
        <w:numPr>
          <w:ilvl w:val="0"/>
          <w:numId w:val="19"/>
        </w:numPr>
        <w:rPr>
          <w:iCs/>
        </w:rPr>
      </w:pPr>
      <w:r>
        <w:rPr>
          <w:iCs/>
        </w:rPr>
        <w:t>Dobrodružná expedice</w:t>
      </w:r>
    </w:p>
    <w:p w14:paraId="3C731DB8" w14:textId="77777777" w:rsidR="00A56A71" w:rsidRPr="00A56A71" w:rsidRDefault="00A56A71" w:rsidP="00A56A71">
      <w:pPr>
        <w:rPr>
          <w:iCs/>
        </w:rPr>
      </w:pPr>
    </w:p>
    <w:p w14:paraId="2747DDB5" w14:textId="77777777" w:rsidR="009A0E42" w:rsidRDefault="00A56A71" w:rsidP="009A0E42">
      <w:pPr>
        <w:rPr>
          <w:iCs/>
        </w:rPr>
      </w:pPr>
      <w:r>
        <w:rPr>
          <w:iCs/>
        </w:rPr>
        <w:t xml:space="preserve">Jak </w:t>
      </w:r>
      <w:proofErr w:type="spellStart"/>
      <w:r>
        <w:rPr>
          <w:iCs/>
        </w:rPr>
        <w:t>DofE</w:t>
      </w:r>
      <w:proofErr w:type="spellEnd"/>
      <w:r>
        <w:rPr>
          <w:iCs/>
        </w:rPr>
        <w:t xml:space="preserve"> funguje:</w:t>
      </w:r>
    </w:p>
    <w:p w14:paraId="0B1135A2" w14:textId="77777777" w:rsidR="00A56A71" w:rsidRPr="00A56A71" w:rsidRDefault="00A56A71" w:rsidP="00A56A71">
      <w:pPr>
        <w:pStyle w:val="Odstavecseseznamem"/>
        <w:numPr>
          <w:ilvl w:val="0"/>
          <w:numId w:val="20"/>
        </w:numPr>
        <w:spacing w:after="0"/>
        <w:rPr>
          <w:iCs/>
        </w:rPr>
      </w:pPr>
      <w:r w:rsidRPr="00A56A71">
        <w:rPr>
          <w:iCs/>
        </w:rPr>
        <w:t>Školení pro učitele s akreditací MŠMT</w:t>
      </w:r>
    </w:p>
    <w:p w14:paraId="2E434944" w14:textId="77777777" w:rsidR="00A56A71" w:rsidRDefault="00A56A71" w:rsidP="00A56A71">
      <w:pPr>
        <w:pStyle w:val="Odstavecseseznamem"/>
        <w:numPr>
          <w:ilvl w:val="0"/>
          <w:numId w:val="20"/>
        </w:numPr>
        <w:spacing w:after="0"/>
        <w:rPr>
          <w:iCs/>
        </w:rPr>
      </w:pPr>
      <w:r w:rsidRPr="00A56A71">
        <w:rPr>
          <w:iCs/>
        </w:rPr>
        <w:t>Metodická a finanční podpora</w:t>
      </w:r>
    </w:p>
    <w:p w14:paraId="665E7F21" w14:textId="77777777" w:rsidR="00A56A71" w:rsidRDefault="00A56A71" w:rsidP="00A56A71">
      <w:pPr>
        <w:pStyle w:val="Odstavecseseznamem"/>
        <w:numPr>
          <w:ilvl w:val="0"/>
          <w:numId w:val="20"/>
        </w:numPr>
        <w:spacing w:after="0"/>
        <w:rPr>
          <w:iCs/>
        </w:rPr>
      </w:pPr>
      <w:r>
        <w:rPr>
          <w:iCs/>
        </w:rPr>
        <w:t>Pravidelný monitoring, evaluace a komunikace s místními centry</w:t>
      </w:r>
      <w:r w:rsidR="000835D7">
        <w:rPr>
          <w:iCs/>
        </w:rPr>
        <w:t xml:space="preserve"> </w:t>
      </w:r>
      <w:proofErr w:type="gramStart"/>
      <w:r w:rsidR="000835D7">
        <w:rPr>
          <w:iCs/>
        </w:rPr>
        <w:t>…..</w:t>
      </w:r>
      <w:proofErr w:type="gramEnd"/>
    </w:p>
    <w:p w14:paraId="5240157D" w14:textId="77777777" w:rsidR="000835D7" w:rsidRPr="000835D7" w:rsidRDefault="00262AAC" w:rsidP="000835D7">
      <w:pPr>
        <w:spacing w:after="0"/>
        <w:rPr>
          <w:iCs/>
        </w:rPr>
      </w:pPr>
      <w:hyperlink r:id="rId7" w:history="1">
        <w:r w:rsidR="000835D7" w:rsidRPr="00722698">
          <w:rPr>
            <w:rStyle w:val="Hypertextovodkaz"/>
            <w:iCs/>
          </w:rPr>
          <w:t>www.dofe.cz/cz/pribehy-</w:t>
        </w:r>
      </w:hyperlink>
      <w:r w:rsidR="000835D7">
        <w:rPr>
          <w:iCs/>
        </w:rPr>
        <w:t xml:space="preserve"> absolventu/</w:t>
      </w:r>
    </w:p>
    <w:p w14:paraId="7F8549F4" w14:textId="77777777" w:rsidR="007777FC" w:rsidRDefault="007777FC" w:rsidP="00A56A71">
      <w:pPr>
        <w:pStyle w:val="Odstavecseseznamem"/>
        <w:spacing w:after="0"/>
        <w:rPr>
          <w:iCs/>
        </w:rPr>
      </w:pPr>
    </w:p>
    <w:p w14:paraId="377304E9" w14:textId="77777777" w:rsidR="00A56A71" w:rsidRDefault="00A56A71" w:rsidP="00A56A71">
      <w:pPr>
        <w:pStyle w:val="Odstavecseseznamem"/>
        <w:spacing w:after="0"/>
        <w:rPr>
          <w:iCs/>
        </w:rPr>
      </w:pPr>
    </w:p>
    <w:p w14:paraId="52902E71" w14:textId="77777777" w:rsidR="00A56A71" w:rsidRDefault="00A56A71" w:rsidP="00A56A71">
      <w:pPr>
        <w:pStyle w:val="Odstavecseseznamem"/>
        <w:spacing w:after="0"/>
        <w:rPr>
          <w:iCs/>
        </w:rPr>
      </w:pPr>
    </w:p>
    <w:p w14:paraId="0052900D" w14:textId="77777777" w:rsidR="00A56A71" w:rsidRDefault="00A56A71" w:rsidP="00A56A71">
      <w:pPr>
        <w:pStyle w:val="Odstavecseseznamem"/>
        <w:spacing w:after="0"/>
        <w:rPr>
          <w:iCs/>
        </w:rPr>
      </w:pPr>
      <w:r>
        <w:rPr>
          <w:iCs/>
        </w:rPr>
        <w:t xml:space="preserve">Licence 26000,-, 80% z toho zaplatí Nadace </w:t>
      </w:r>
      <w:proofErr w:type="spellStart"/>
      <w:r>
        <w:rPr>
          <w:iCs/>
        </w:rPr>
        <w:t>DofE</w:t>
      </w:r>
      <w:proofErr w:type="spellEnd"/>
      <w:r>
        <w:rPr>
          <w:iCs/>
        </w:rPr>
        <w:t>, pak lze i čerpat z nadačního fondu</w:t>
      </w:r>
    </w:p>
    <w:p w14:paraId="7A6D04E2" w14:textId="77777777" w:rsidR="000835D7" w:rsidRDefault="000835D7" w:rsidP="00A56A71">
      <w:pPr>
        <w:pStyle w:val="Odstavecseseznamem"/>
        <w:spacing w:after="0"/>
        <w:rPr>
          <w:iCs/>
        </w:rPr>
      </w:pPr>
      <w:r>
        <w:rPr>
          <w:iCs/>
        </w:rPr>
        <w:t>2x do roka lze čerpat příspěvek na dobrodružnou expedici až 4000,- na účastníka</w:t>
      </w:r>
    </w:p>
    <w:p w14:paraId="43613ADA" w14:textId="77777777" w:rsidR="000835D7" w:rsidRDefault="000835D7" w:rsidP="00A56A71">
      <w:pPr>
        <w:pStyle w:val="Odstavecseseznamem"/>
        <w:spacing w:after="0"/>
        <w:rPr>
          <w:iCs/>
        </w:rPr>
      </w:pPr>
      <w:r>
        <w:rPr>
          <w:iCs/>
        </w:rPr>
        <w:t xml:space="preserve">Škola může zažádat o příspěvek </w:t>
      </w:r>
    </w:p>
    <w:p w14:paraId="041BA2E1" w14:textId="77777777" w:rsidR="000835D7" w:rsidRDefault="000835D7" w:rsidP="00A56A71">
      <w:pPr>
        <w:pStyle w:val="Odstavecseseznamem"/>
        <w:spacing w:after="0"/>
        <w:rPr>
          <w:iCs/>
        </w:rPr>
      </w:pPr>
      <w:r>
        <w:rPr>
          <w:iCs/>
        </w:rPr>
        <w:t>2000,- na náklady související s výjezdem pedagogů</w:t>
      </w:r>
    </w:p>
    <w:p w14:paraId="33443182" w14:textId="77777777" w:rsidR="000835D7" w:rsidRDefault="000835D7" w:rsidP="00A56A71">
      <w:pPr>
        <w:pStyle w:val="Odstavecseseznamem"/>
        <w:spacing w:after="0"/>
        <w:rPr>
          <w:iCs/>
        </w:rPr>
      </w:pPr>
      <w:r>
        <w:rPr>
          <w:iCs/>
        </w:rPr>
        <w:t>3000,- materiální vybavení (např. stav, vařič…)</w:t>
      </w:r>
    </w:p>
    <w:p w14:paraId="5A2C22AA" w14:textId="77777777" w:rsidR="000835D7" w:rsidRDefault="000835D7" w:rsidP="00A56A71">
      <w:pPr>
        <w:pStyle w:val="Odstavecseseznamem"/>
        <w:spacing w:after="0"/>
        <w:rPr>
          <w:iCs/>
        </w:rPr>
      </w:pPr>
      <w:r>
        <w:rPr>
          <w:iCs/>
        </w:rPr>
        <w:t>2000,- na propagaci</w:t>
      </w:r>
    </w:p>
    <w:p w14:paraId="6A3AB6D0" w14:textId="77777777" w:rsidR="000835D7" w:rsidRDefault="000835D7" w:rsidP="00A56A71">
      <w:pPr>
        <w:pStyle w:val="Odstavecseseznamem"/>
        <w:spacing w:after="0"/>
        <w:rPr>
          <w:iCs/>
        </w:rPr>
      </w:pPr>
    </w:p>
    <w:p w14:paraId="69842858" w14:textId="77777777" w:rsidR="000835D7" w:rsidRDefault="000835D7" w:rsidP="00A56A71">
      <w:pPr>
        <w:pStyle w:val="Odstavecseseznamem"/>
        <w:spacing w:after="0"/>
        <w:rPr>
          <w:iCs/>
        </w:rPr>
      </w:pPr>
    </w:p>
    <w:p w14:paraId="0E0CAF8F" w14:textId="77777777" w:rsidR="000835D7" w:rsidRDefault="000835D7" w:rsidP="000835D7">
      <w:pPr>
        <w:pStyle w:val="Odstavecseseznamem"/>
        <w:spacing w:after="0"/>
        <w:ind w:left="0"/>
        <w:rPr>
          <w:iCs/>
        </w:rPr>
      </w:pPr>
      <w:r>
        <w:rPr>
          <w:iCs/>
        </w:rPr>
        <w:t xml:space="preserve">9:00 – </w:t>
      </w:r>
      <w:proofErr w:type="gramStart"/>
      <w:r>
        <w:rPr>
          <w:iCs/>
        </w:rPr>
        <w:t>9:</w:t>
      </w:r>
      <w:r w:rsidR="00F40AF4">
        <w:rPr>
          <w:iCs/>
        </w:rPr>
        <w:t>4</w:t>
      </w:r>
      <w:r>
        <w:rPr>
          <w:iCs/>
        </w:rPr>
        <w:t>5    Jakub</w:t>
      </w:r>
      <w:proofErr w:type="gramEnd"/>
      <w:r>
        <w:rPr>
          <w:iCs/>
        </w:rPr>
        <w:t xml:space="preserve"> Stránský, </w:t>
      </w:r>
      <w:r w:rsidRPr="002B4D9B">
        <w:rPr>
          <w:b/>
          <w:iCs/>
          <w:sz w:val="28"/>
          <w:szCs w:val="28"/>
        </w:rPr>
        <w:t xml:space="preserve">projekt </w:t>
      </w:r>
      <w:proofErr w:type="spellStart"/>
      <w:r w:rsidRPr="002B4D9B">
        <w:rPr>
          <w:b/>
          <w:iCs/>
          <w:sz w:val="28"/>
          <w:szCs w:val="28"/>
        </w:rPr>
        <w:t>Tech</w:t>
      </w:r>
      <w:r w:rsidR="002B4D9B">
        <w:rPr>
          <w:b/>
          <w:iCs/>
          <w:sz w:val="28"/>
          <w:szCs w:val="28"/>
        </w:rPr>
        <w:t>a</w:t>
      </w:r>
      <w:r w:rsidRPr="002B4D9B">
        <w:rPr>
          <w:b/>
          <w:iCs/>
          <w:sz w:val="28"/>
          <w:szCs w:val="28"/>
        </w:rPr>
        <w:t>mbition</w:t>
      </w:r>
      <w:proofErr w:type="spellEnd"/>
      <w:r>
        <w:rPr>
          <w:iCs/>
        </w:rPr>
        <w:t xml:space="preserve"> – </w:t>
      </w:r>
      <w:r w:rsidRPr="002B4D9B">
        <w:rPr>
          <w:b/>
          <w:iCs/>
        </w:rPr>
        <w:t>výuka matematiky</w:t>
      </w:r>
      <w:r>
        <w:rPr>
          <w:iCs/>
        </w:rPr>
        <w:t>, viz prezentace</w:t>
      </w:r>
    </w:p>
    <w:p w14:paraId="17B7B088" w14:textId="77777777" w:rsidR="002B4D9B" w:rsidRDefault="002B4D9B" w:rsidP="000835D7">
      <w:pPr>
        <w:pStyle w:val="Odstavecseseznamem"/>
        <w:numPr>
          <w:ilvl w:val="0"/>
          <w:numId w:val="11"/>
        </w:numPr>
        <w:spacing w:after="0"/>
        <w:rPr>
          <w:iCs/>
        </w:rPr>
      </w:pPr>
      <w:r>
        <w:rPr>
          <w:iCs/>
        </w:rPr>
        <w:t>www.techambition.com</w:t>
      </w:r>
    </w:p>
    <w:p w14:paraId="7CFC11FE" w14:textId="77777777" w:rsidR="000835D7" w:rsidRDefault="000835D7" w:rsidP="000835D7">
      <w:pPr>
        <w:pStyle w:val="Odstavecseseznamem"/>
        <w:numPr>
          <w:ilvl w:val="0"/>
          <w:numId w:val="11"/>
        </w:numPr>
        <w:spacing w:after="0"/>
        <w:rPr>
          <w:iCs/>
        </w:rPr>
      </w:pPr>
      <w:r>
        <w:rPr>
          <w:iCs/>
        </w:rPr>
        <w:t>Od 2012</w:t>
      </w:r>
    </w:p>
    <w:p w14:paraId="6D4B2D24" w14:textId="77777777" w:rsidR="002B4D9B" w:rsidRDefault="002B4D9B" w:rsidP="000835D7">
      <w:pPr>
        <w:pStyle w:val="Odstavecseseznamem"/>
        <w:numPr>
          <w:ilvl w:val="0"/>
          <w:numId w:val="11"/>
        </w:numPr>
        <w:spacing w:after="0"/>
        <w:rPr>
          <w:iCs/>
        </w:rPr>
      </w:pPr>
      <w:r>
        <w:rPr>
          <w:iCs/>
        </w:rPr>
        <w:t xml:space="preserve">Online sbírka interaktivních lekcí, odevzdávání úkolů online pomocí mobilů, </w:t>
      </w:r>
      <w:proofErr w:type="spellStart"/>
      <w:r>
        <w:rPr>
          <w:iCs/>
        </w:rPr>
        <w:t>tabletů</w:t>
      </w:r>
      <w:proofErr w:type="spellEnd"/>
    </w:p>
    <w:p w14:paraId="780F9F42" w14:textId="77777777" w:rsidR="002B4D9B" w:rsidRDefault="002B4D9B" w:rsidP="000835D7">
      <w:pPr>
        <w:pStyle w:val="Odstavecseseznamem"/>
        <w:numPr>
          <w:ilvl w:val="0"/>
          <w:numId w:val="11"/>
        </w:numPr>
        <w:spacing w:after="0"/>
        <w:rPr>
          <w:iCs/>
        </w:rPr>
      </w:pPr>
      <w:r>
        <w:rPr>
          <w:iCs/>
        </w:rPr>
        <w:t>Cena 140 Kč za studenta za rok</w:t>
      </w:r>
      <w:r w:rsidR="00756546">
        <w:rPr>
          <w:iCs/>
        </w:rPr>
        <w:t xml:space="preserve"> – do konce října sleva na 80 Kč za studenta za rok</w:t>
      </w:r>
    </w:p>
    <w:p w14:paraId="0A5D9773" w14:textId="77777777" w:rsidR="00756546" w:rsidRDefault="00756546" w:rsidP="00756546">
      <w:pPr>
        <w:spacing w:after="0"/>
        <w:rPr>
          <w:iCs/>
        </w:rPr>
      </w:pPr>
    </w:p>
    <w:p w14:paraId="4387BC9E" w14:textId="77777777" w:rsidR="00756546" w:rsidRDefault="00756546" w:rsidP="00756546">
      <w:pPr>
        <w:spacing w:after="0"/>
        <w:rPr>
          <w:iCs/>
        </w:rPr>
      </w:pPr>
    </w:p>
    <w:p w14:paraId="495BC8D2" w14:textId="77777777" w:rsidR="00BE5031" w:rsidRDefault="00BE5031">
      <w:pPr>
        <w:rPr>
          <w:b/>
          <w:iCs/>
          <w:sz w:val="40"/>
          <w:szCs w:val="40"/>
        </w:rPr>
      </w:pPr>
      <w:r>
        <w:rPr>
          <w:b/>
          <w:iCs/>
          <w:sz w:val="40"/>
          <w:szCs w:val="40"/>
        </w:rPr>
        <w:br w:type="page"/>
      </w:r>
    </w:p>
    <w:p w14:paraId="61340ECE" w14:textId="77777777" w:rsidR="000870E5" w:rsidRDefault="00756546" w:rsidP="00756546">
      <w:pPr>
        <w:spacing w:after="0"/>
        <w:rPr>
          <w:iCs/>
        </w:rPr>
      </w:pPr>
      <w:r w:rsidRPr="00756546">
        <w:rPr>
          <w:b/>
          <w:iCs/>
          <w:sz w:val="40"/>
          <w:szCs w:val="40"/>
        </w:rPr>
        <w:t>Zpráva o hospodaření</w:t>
      </w:r>
      <w:r>
        <w:rPr>
          <w:iCs/>
        </w:rPr>
        <w:t xml:space="preserve"> – </w:t>
      </w:r>
    </w:p>
    <w:p w14:paraId="2528F1F8" w14:textId="77777777" w:rsidR="00756546" w:rsidRDefault="00756546" w:rsidP="000870E5">
      <w:pPr>
        <w:pStyle w:val="Odstavecseseznamem"/>
        <w:numPr>
          <w:ilvl w:val="0"/>
          <w:numId w:val="21"/>
        </w:numPr>
        <w:spacing w:after="0"/>
        <w:rPr>
          <w:iCs/>
        </w:rPr>
      </w:pPr>
      <w:r w:rsidRPr="000870E5">
        <w:rPr>
          <w:iCs/>
        </w:rPr>
        <w:t xml:space="preserve">dozorčí rada provedla kontrolu za období </w:t>
      </w:r>
      <w:proofErr w:type="gramStart"/>
      <w:r w:rsidRPr="000870E5">
        <w:rPr>
          <w:iCs/>
        </w:rPr>
        <w:t>1.10.2015</w:t>
      </w:r>
      <w:proofErr w:type="gramEnd"/>
      <w:r w:rsidRPr="000870E5">
        <w:rPr>
          <w:iCs/>
        </w:rPr>
        <w:t xml:space="preserve"> – 30.9.2016</w:t>
      </w:r>
    </w:p>
    <w:p w14:paraId="2ED7779C" w14:textId="77777777" w:rsidR="000870E5" w:rsidRPr="000870E5" w:rsidRDefault="000870E5" w:rsidP="000870E5">
      <w:pPr>
        <w:pStyle w:val="Odstavecseseznamem"/>
        <w:numPr>
          <w:ilvl w:val="0"/>
          <w:numId w:val="21"/>
        </w:numPr>
        <w:spacing w:after="0"/>
        <w:rPr>
          <w:iCs/>
        </w:rPr>
      </w:pPr>
      <w:r>
        <w:rPr>
          <w:iCs/>
        </w:rPr>
        <w:t>pro příště b</w:t>
      </w:r>
      <w:r w:rsidR="00262AAC">
        <w:rPr>
          <w:iCs/>
        </w:rPr>
        <w:t xml:space="preserve">ude zpracovávána zpráva v souladu se stanovami </w:t>
      </w:r>
      <w:r>
        <w:rPr>
          <w:iCs/>
        </w:rPr>
        <w:t xml:space="preserve">za </w:t>
      </w:r>
      <w:r w:rsidR="00262AAC">
        <w:rPr>
          <w:iCs/>
        </w:rPr>
        <w:t xml:space="preserve">minulý </w:t>
      </w:r>
      <w:r>
        <w:rPr>
          <w:iCs/>
        </w:rPr>
        <w:t>kalendářní rok</w:t>
      </w:r>
    </w:p>
    <w:p w14:paraId="1B145E36" w14:textId="77777777" w:rsidR="00756546" w:rsidRDefault="00756546" w:rsidP="00756546">
      <w:pPr>
        <w:spacing w:after="0"/>
        <w:rPr>
          <w:iCs/>
        </w:rPr>
      </w:pPr>
    </w:p>
    <w:p w14:paraId="776EFC7B" w14:textId="77777777" w:rsidR="000870E5" w:rsidRDefault="000870E5" w:rsidP="00756546">
      <w:pPr>
        <w:spacing w:after="0"/>
        <w:rPr>
          <w:iCs/>
        </w:rPr>
      </w:pPr>
    </w:p>
    <w:p w14:paraId="77D8E3BB" w14:textId="77777777" w:rsidR="00756546" w:rsidRDefault="00756546" w:rsidP="00756546">
      <w:pPr>
        <w:spacing w:after="0"/>
        <w:rPr>
          <w:iCs/>
        </w:rPr>
      </w:pPr>
      <w:r w:rsidRPr="000870E5">
        <w:rPr>
          <w:b/>
          <w:iCs/>
        </w:rPr>
        <w:t>V ASPŠ je 117 škol</w:t>
      </w:r>
      <w:r>
        <w:rPr>
          <w:iCs/>
        </w:rPr>
        <w:t>, viz příloha</w:t>
      </w:r>
    </w:p>
    <w:p w14:paraId="56A5703F" w14:textId="77777777" w:rsidR="00756546" w:rsidRDefault="00756546" w:rsidP="00756546">
      <w:pPr>
        <w:pStyle w:val="Odstavecseseznamem"/>
        <w:numPr>
          <w:ilvl w:val="0"/>
          <w:numId w:val="11"/>
        </w:numPr>
        <w:spacing w:after="0"/>
        <w:rPr>
          <w:iCs/>
        </w:rPr>
      </w:pPr>
      <w:r>
        <w:rPr>
          <w:iCs/>
        </w:rPr>
        <w:t>Zpráva o hospodaření</w:t>
      </w:r>
      <w:r w:rsidR="00736FE1">
        <w:rPr>
          <w:iCs/>
        </w:rPr>
        <w:t xml:space="preserve"> – schválena 100%</w:t>
      </w:r>
    </w:p>
    <w:p w14:paraId="23D00FB5" w14:textId="77777777" w:rsidR="00756546" w:rsidRDefault="00756546" w:rsidP="00756546">
      <w:pPr>
        <w:pStyle w:val="Odstavecseseznamem"/>
        <w:numPr>
          <w:ilvl w:val="0"/>
          <w:numId w:val="11"/>
        </w:numPr>
        <w:spacing w:after="0"/>
        <w:rPr>
          <w:iCs/>
        </w:rPr>
      </w:pPr>
      <w:r>
        <w:rPr>
          <w:iCs/>
        </w:rPr>
        <w:t>Návrh rozpočtu narok 2017</w:t>
      </w:r>
      <w:r w:rsidR="00736FE1">
        <w:rPr>
          <w:iCs/>
        </w:rPr>
        <w:t xml:space="preserve"> - schválen 100%</w:t>
      </w:r>
    </w:p>
    <w:p w14:paraId="7FF75F07" w14:textId="77777777" w:rsidR="00736FE1" w:rsidRDefault="00736FE1" w:rsidP="00756546">
      <w:pPr>
        <w:pStyle w:val="Odstavecseseznamem"/>
        <w:numPr>
          <w:ilvl w:val="0"/>
          <w:numId w:val="11"/>
        </w:numPr>
        <w:spacing w:after="0"/>
        <w:rPr>
          <w:iCs/>
        </w:rPr>
      </w:pPr>
      <w:r>
        <w:rPr>
          <w:iCs/>
        </w:rPr>
        <w:t>Josef Šorm odchází, volba nového člena rady za liberecký kraj – Ing. Jaroslav Semerád (SPŠ strojní a elektrotechnické a VOŠ, Liberec 1, Masarykova 3) – zvolen 100%</w:t>
      </w:r>
    </w:p>
    <w:p w14:paraId="50058C4C" w14:textId="77777777" w:rsidR="00BE5031" w:rsidRDefault="00BE5031" w:rsidP="00BE5031">
      <w:pPr>
        <w:spacing w:after="0"/>
        <w:rPr>
          <w:iCs/>
        </w:rPr>
      </w:pPr>
    </w:p>
    <w:p w14:paraId="7FE42A14" w14:textId="77777777" w:rsidR="00BE5031" w:rsidRPr="00BE5031" w:rsidRDefault="00BE5031" w:rsidP="00BE5031">
      <w:pPr>
        <w:spacing w:after="0"/>
        <w:rPr>
          <w:b/>
          <w:iCs/>
        </w:rPr>
      </w:pPr>
      <w:r w:rsidRPr="00BE5031">
        <w:rPr>
          <w:b/>
          <w:iCs/>
        </w:rPr>
        <w:t>Zprávy z odborných sekcí:</w:t>
      </w:r>
    </w:p>
    <w:p w14:paraId="6F2F45BC" w14:textId="77777777" w:rsidR="00BE5031" w:rsidRPr="00C02A9D" w:rsidRDefault="00C02A9D" w:rsidP="00C02A9D">
      <w:pPr>
        <w:pStyle w:val="Odstavecseseznamem"/>
        <w:numPr>
          <w:ilvl w:val="0"/>
          <w:numId w:val="11"/>
        </w:numPr>
        <w:spacing w:after="0"/>
        <w:rPr>
          <w:iCs/>
        </w:rPr>
      </w:pPr>
      <w:r>
        <w:rPr>
          <w:iCs/>
        </w:rPr>
        <w:t>byly předány předsedovi</w:t>
      </w:r>
    </w:p>
    <w:p w14:paraId="039342E6" w14:textId="77777777" w:rsidR="004E1F85" w:rsidRDefault="004E1F85" w:rsidP="00BE5031">
      <w:pPr>
        <w:spacing w:after="0"/>
        <w:rPr>
          <w:iCs/>
        </w:rPr>
      </w:pPr>
    </w:p>
    <w:p w14:paraId="437A1FEF" w14:textId="77777777" w:rsidR="004E1F85" w:rsidRDefault="004E1F85" w:rsidP="00BE5031">
      <w:pPr>
        <w:spacing w:after="0"/>
        <w:rPr>
          <w:iCs/>
        </w:rPr>
      </w:pPr>
    </w:p>
    <w:p w14:paraId="3F27FE5F" w14:textId="77777777" w:rsidR="00C02A9D" w:rsidRPr="008E3F9A" w:rsidRDefault="004E1F85" w:rsidP="008E3F9A">
      <w:pPr>
        <w:pStyle w:val="Odstavecseseznamem"/>
        <w:numPr>
          <w:ilvl w:val="0"/>
          <w:numId w:val="22"/>
        </w:numPr>
        <w:spacing w:after="0" w:line="240" w:lineRule="auto"/>
        <w:ind w:left="426" w:hanging="426"/>
        <w:rPr>
          <w:iCs/>
        </w:rPr>
      </w:pPr>
      <w:r w:rsidRPr="008E3F9A">
        <w:rPr>
          <w:b/>
          <w:iCs/>
        </w:rPr>
        <w:t>Vyjádření ASPŠ k návrhu financování NPP</w:t>
      </w:r>
      <w:r w:rsidRPr="008E3F9A">
        <w:rPr>
          <w:iCs/>
        </w:rPr>
        <w:t xml:space="preserve"> – materiál bude v</w:t>
      </w:r>
      <w:r w:rsidR="00C02A9D" w:rsidRPr="008E3F9A">
        <w:rPr>
          <w:iCs/>
        </w:rPr>
        <w:t> </w:t>
      </w:r>
      <w:r w:rsidRPr="008E3F9A">
        <w:rPr>
          <w:iCs/>
        </w:rPr>
        <w:t>příloze</w:t>
      </w:r>
    </w:p>
    <w:p w14:paraId="7C566796" w14:textId="77777777" w:rsidR="00C02A9D" w:rsidRPr="008E3F9A" w:rsidRDefault="00C02A9D" w:rsidP="008E3F9A">
      <w:pPr>
        <w:pStyle w:val="Odstavecseseznamem"/>
        <w:numPr>
          <w:ilvl w:val="0"/>
          <w:numId w:val="22"/>
        </w:numPr>
        <w:spacing w:after="0" w:line="240" w:lineRule="auto"/>
        <w:ind w:left="426" w:hanging="426"/>
        <w:rPr>
          <w:iCs/>
        </w:rPr>
      </w:pPr>
      <w:r w:rsidRPr="008E3F9A">
        <w:rPr>
          <w:iCs/>
        </w:rPr>
        <w:t>Úprava návrhu Usnesení – zapracovávány připomínky jednotlivých sekcí.</w:t>
      </w:r>
    </w:p>
    <w:p w14:paraId="19D0E6F9" w14:textId="77777777" w:rsidR="00C02A9D" w:rsidRPr="008E3F9A" w:rsidRDefault="00C02A9D" w:rsidP="008E3F9A">
      <w:pPr>
        <w:pStyle w:val="Odstavecseseznamem"/>
        <w:numPr>
          <w:ilvl w:val="0"/>
          <w:numId w:val="22"/>
        </w:numPr>
        <w:spacing w:after="0" w:line="240" w:lineRule="auto"/>
        <w:ind w:left="426" w:hanging="426"/>
        <w:rPr>
          <w:iCs/>
        </w:rPr>
      </w:pPr>
      <w:r w:rsidRPr="008E3F9A">
        <w:rPr>
          <w:iCs/>
        </w:rPr>
        <w:t>VH schválila Usnesení a to 100% hlasů</w:t>
      </w:r>
    </w:p>
    <w:p w14:paraId="7E398D22" w14:textId="77777777" w:rsidR="00C02A9D" w:rsidRDefault="00C02A9D" w:rsidP="008E3F9A">
      <w:pPr>
        <w:spacing w:after="0" w:line="240" w:lineRule="auto"/>
        <w:ind w:left="426" w:hanging="426"/>
        <w:rPr>
          <w:iCs/>
        </w:rPr>
      </w:pPr>
    </w:p>
    <w:p w14:paraId="00E857C7" w14:textId="77777777" w:rsidR="00C02A9D" w:rsidRDefault="00C02A9D" w:rsidP="00BE5031">
      <w:pPr>
        <w:spacing w:after="0"/>
        <w:rPr>
          <w:iCs/>
        </w:rPr>
      </w:pPr>
    </w:p>
    <w:p w14:paraId="6C7C1BAC" w14:textId="77777777" w:rsidR="00C02A9D" w:rsidRDefault="00C02A9D" w:rsidP="00BE5031">
      <w:pPr>
        <w:spacing w:after="0"/>
        <w:rPr>
          <w:iCs/>
        </w:rPr>
      </w:pPr>
    </w:p>
    <w:p w14:paraId="703E8008" w14:textId="77777777" w:rsidR="00C02A9D" w:rsidRDefault="00C02A9D" w:rsidP="00BE5031">
      <w:pPr>
        <w:spacing w:after="0"/>
        <w:rPr>
          <w:b/>
          <w:iCs/>
          <w:sz w:val="36"/>
          <w:szCs w:val="36"/>
        </w:rPr>
      </w:pPr>
      <w:r>
        <w:rPr>
          <w:iCs/>
        </w:rPr>
        <w:t xml:space="preserve">Příští Valná </w:t>
      </w:r>
      <w:proofErr w:type="gramStart"/>
      <w:r>
        <w:rPr>
          <w:iCs/>
        </w:rPr>
        <w:t xml:space="preserve">hromada   </w:t>
      </w:r>
      <w:r w:rsidRPr="00110954">
        <w:rPr>
          <w:b/>
          <w:iCs/>
          <w:sz w:val="36"/>
          <w:szCs w:val="36"/>
        </w:rPr>
        <w:t>3.-5.</w:t>
      </w:r>
      <w:proofErr w:type="gramEnd"/>
      <w:r w:rsidR="00110954" w:rsidRPr="00110954">
        <w:rPr>
          <w:b/>
          <w:iCs/>
          <w:sz w:val="36"/>
          <w:szCs w:val="36"/>
        </w:rPr>
        <w:t xml:space="preserve"> </w:t>
      </w:r>
      <w:r w:rsidRPr="00110954">
        <w:rPr>
          <w:b/>
          <w:iCs/>
          <w:sz w:val="36"/>
          <w:szCs w:val="36"/>
        </w:rPr>
        <w:t>2017 opět ve Špindlerově Mlýně</w:t>
      </w:r>
    </w:p>
    <w:p w14:paraId="28C2A386" w14:textId="77777777" w:rsidR="00262AAC" w:rsidRDefault="00262AAC" w:rsidP="00BE5031">
      <w:pPr>
        <w:spacing w:after="0"/>
        <w:rPr>
          <w:b/>
          <w:iCs/>
          <w:sz w:val="36"/>
          <w:szCs w:val="36"/>
        </w:rPr>
      </w:pPr>
    </w:p>
    <w:p w14:paraId="4E0825D1" w14:textId="77777777" w:rsidR="00262AAC" w:rsidRPr="00262AAC" w:rsidRDefault="00262AAC" w:rsidP="00BE5031">
      <w:pPr>
        <w:spacing w:after="0"/>
        <w:rPr>
          <w:iCs/>
          <w:sz w:val="24"/>
          <w:szCs w:val="24"/>
        </w:rPr>
      </w:pPr>
      <w:r w:rsidRPr="00262AAC">
        <w:rPr>
          <w:iCs/>
          <w:sz w:val="24"/>
          <w:szCs w:val="24"/>
        </w:rPr>
        <w:t>Zapsala: Marcela Davídková</w:t>
      </w:r>
    </w:p>
    <w:p w14:paraId="299FB079" w14:textId="77777777" w:rsidR="00262AAC" w:rsidRPr="00262AAC" w:rsidRDefault="00262AAC" w:rsidP="00BE5031">
      <w:pPr>
        <w:spacing w:after="0"/>
        <w:rPr>
          <w:iCs/>
          <w:sz w:val="24"/>
          <w:szCs w:val="24"/>
        </w:rPr>
      </w:pPr>
      <w:r w:rsidRPr="00262AAC">
        <w:rPr>
          <w:iCs/>
          <w:sz w:val="24"/>
          <w:szCs w:val="24"/>
        </w:rPr>
        <w:t>Ověřil: Jiří Zajíček</w:t>
      </w:r>
      <w:bookmarkStart w:id="0" w:name="_GoBack"/>
      <w:bookmarkEnd w:id="0"/>
    </w:p>
    <w:sectPr w:rsidR="00262AAC" w:rsidRPr="00262AAC" w:rsidSect="009630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B06FAB"/>
    <w:multiLevelType w:val="hybridMultilevel"/>
    <w:tmpl w:val="8ED4F61A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B3A4486"/>
    <w:multiLevelType w:val="hybridMultilevel"/>
    <w:tmpl w:val="0EC605A0"/>
    <w:lvl w:ilvl="0" w:tplc="23F25DA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D690328"/>
    <w:multiLevelType w:val="hybridMultilevel"/>
    <w:tmpl w:val="810E94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483DC5"/>
    <w:multiLevelType w:val="hybridMultilevel"/>
    <w:tmpl w:val="DD602BE2"/>
    <w:lvl w:ilvl="0" w:tplc="6CDE193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8B17FD"/>
    <w:multiLevelType w:val="hybridMultilevel"/>
    <w:tmpl w:val="C7B29A92"/>
    <w:lvl w:ilvl="0" w:tplc="26863C0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76F6445E">
      <w:numFmt w:val="bullet"/>
      <w:lvlText w:val="–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F02293"/>
    <w:multiLevelType w:val="hybridMultilevel"/>
    <w:tmpl w:val="B916137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6B1D37"/>
    <w:multiLevelType w:val="hybridMultilevel"/>
    <w:tmpl w:val="3758986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802B26"/>
    <w:multiLevelType w:val="hybridMultilevel"/>
    <w:tmpl w:val="04488C9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1B5B4F"/>
    <w:multiLevelType w:val="hybridMultilevel"/>
    <w:tmpl w:val="52D6679C"/>
    <w:lvl w:ilvl="0" w:tplc="6CDE1936">
      <w:numFmt w:val="bullet"/>
      <w:lvlText w:val="-"/>
      <w:lvlJc w:val="left"/>
      <w:pPr>
        <w:ind w:left="1287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572A3DA2"/>
    <w:multiLevelType w:val="hybridMultilevel"/>
    <w:tmpl w:val="347E3CC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345F81"/>
    <w:multiLevelType w:val="hybridMultilevel"/>
    <w:tmpl w:val="49D00714"/>
    <w:lvl w:ilvl="0" w:tplc="6CDE1936">
      <w:numFmt w:val="bullet"/>
      <w:lvlText w:val="-"/>
      <w:lvlJc w:val="left"/>
      <w:pPr>
        <w:ind w:left="1004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0A13E09"/>
    <w:multiLevelType w:val="hybridMultilevel"/>
    <w:tmpl w:val="1FB0F62C"/>
    <w:lvl w:ilvl="0" w:tplc="6CDE193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D917A1"/>
    <w:multiLevelType w:val="hybridMultilevel"/>
    <w:tmpl w:val="676CF550"/>
    <w:lvl w:ilvl="0" w:tplc="6CDE1936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503FFB"/>
    <w:multiLevelType w:val="hybridMultilevel"/>
    <w:tmpl w:val="700C081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96578C"/>
    <w:multiLevelType w:val="hybridMultilevel"/>
    <w:tmpl w:val="DE4C8D58"/>
    <w:lvl w:ilvl="0" w:tplc="6CDE1936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2420F3E"/>
    <w:multiLevelType w:val="hybridMultilevel"/>
    <w:tmpl w:val="4CA81F6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4454D2"/>
    <w:multiLevelType w:val="hybridMultilevel"/>
    <w:tmpl w:val="B404A82C"/>
    <w:lvl w:ilvl="0" w:tplc="6CDE193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840B60"/>
    <w:multiLevelType w:val="hybridMultilevel"/>
    <w:tmpl w:val="34BA0B76"/>
    <w:lvl w:ilvl="0" w:tplc="04050011">
      <w:start w:val="1"/>
      <w:numFmt w:val="decimal"/>
      <w:lvlText w:val="%1)"/>
      <w:lvlJc w:val="left"/>
      <w:pPr>
        <w:ind w:left="1287" w:hanging="360"/>
      </w:p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771B1EF9"/>
    <w:multiLevelType w:val="hybridMultilevel"/>
    <w:tmpl w:val="0B84219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10582F"/>
    <w:multiLevelType w:val="hybridMultilevel"/>
    <w:tmpl w:val="9DAAEBB6"/>
    <w:lvl w:ilvl="0" w:tplc="6CDE193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DD7899"/>
    <w:multiLevelType w:val="hybridMultilevel"/>
    <w:tmpl w:val="A30C945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C20E80"/>
    <w:multiLevelType w:val="hybridMultilevel"/>
    <w:tmpl w:val="F19C6C34"/>
    <w:lvl w:ilvl="0" w:tplc="040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8"/>
  </w:num>
  <w:num w:numId="3">
    <w:abstractNumId w:val="12"/>
  </w:num>
  <w:num w:numId="4">
    <w:abstractNumId w:val="4"/>
  </w:num>
  <w:num w:numId="5">
    <w:abstractNumId w:val="3"/>
  </w:num>
  <w:num w:numId="6">
    <w:abstractNumId w:val="14"/>
  </w:num>
  <w:num w:numId="7">
    <w:abstractNumId w:val="10"/>
  </w:num>
  <w:num w:numId="8">
    <w:abstractNumId w:val="0"/>
  </w:num>
  <w:num w:numId="9">
    <w:abstractNumId w:val="8"/>
  </w:num>
  <w:num w:numId="10">
    <w:abstractNumId w:val="19"/>
  </w:num>
  <w:num w:numId="11">
    <w:abstractNumId w:val="16"/>
  </w:num>
  <w:num w:numId="12">
    <w:abstractNumId w:val="7"/>
  </w:num>
  <w:num w:numId="13">
    <w:abstractNumId w:val="5"/>
  </w:num>
  <w:num w:numId="14">
    <w:abstractNumId w:val="17"/>
  </w:num>
  <w:num w:numId="15">
    <w:abstractNumId w:val="6"/>
  </w:num>
  <w:num w:numId="16">
    <w:abstractNumId w:val="20"/>
  </w:num>
  <w:num w:numId="17">
    <w:abstractNumId w:val="21"/>
  </w:num>
  <w:num w:numId="18">
    <w:abstractNumId w:val="9"/>
  </w:num>
  <w:num w:numId="19">
    <w:abstractNumId w:val="1"/>
  </w:num>
  <w:num w:numId="20">
    <w:abstractNumId w:val="13"/>
  </w:num>
  <w:num w:numId="21">
    <w:abstractNumId w:val="11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637B"/>
    <w:rsid w:val="00070FB6"/>
    <w:rsid w:val="00073445"/>
    <w:rsid w:val="000835D7"/>
    <w:rsid w:val="000870E5"/>
    <w:rsid w:val="00093D92"/>
    <w:rsid w:val="000C6A39"/>
    <w:rsid w:val="000E4067"/>
    <w:rsid w:val="00101464"/>
    <w:rsid w:val="00110954"/>
    <w:rsid w:val="001A63AB"/>
    <w:rsid w:val="001C5C34"/>
    <w:rsid w:val="002036B5"/>
    <w:rsid w:val="00205382"/>
    <w:rsid w:val="00210E90"/>
    <w:rsid w:val="0024027B"/>
    <w:rsid w:val="0024695E"/>
    <w:rsid w:val="0025704E"/>
    <w:rsid w:val="002620D4"/>
    <w:rsid w:val="00262AAC"/>
    <w:rsid w:val="0027534F"/>
    <w:rsid w:val="002B4D9B"/>
    <w:rsid w:val="0032637B"/>
    <w:rsid w:val="003336BF"/>
    <w:rsid w:val="00364E34"/>
    <w:rsid w:val="00370EDD"/>
    <w:rsid w:val="00392757"/>
    <w:rsid w:val="003B59C6"/>
    <w:rsid w:val="003C6C35"/>
    <w:rsid w:val="00453A44"/>
    <w:rsid w:val="00487857"/>
    <w:rsid w:val="004A41DF"/>
    <w:rsid w:val="004B40D2"/>
    <w:rsid w:val="004E08DB"/>
    <w:rsid w:val="004E1F85"/>
    <w:rsid w:val="004F3C1B"/>
    <w:rsid w:val="004F49C8"/>
    <w:rsid w:val="0057014D"/>
    <w:rsid w:val="005929A2"/>
    <w:rsid w:val="00597C2D"/>
    <w:rsid w:val="005A4A0C"/>
    <w:rsid w:val="005C479D"/>
    <w:rsid w:val="005D630C"/>
    <w:rsid w:val="005F3375"/>
    <w:rsid w:val="00612414"/>
    <w:rsid w:val="00616A12"/>
    <w:rsid w:val="00632009"/>
    <w:rsid w:val="0064367C"/>
    <w:rsid w:val="006D658B"/>
    <w:rsid w:val="006E34AC"/>
    <w:rsid w:val="0070491F"/>
    <w:rsid w:val="00722D4C"/>
    <w:rsid w:val="00736FE1"/>
    <w:rsid w:val="00750485"/>
    <w:rsid w:val="00756546"/>
    <w:rsid w:val="007777FC"/>
    <w:rsid w:val="0079600D"/>
    <w:rsid w:val="007A1E3D"/>
    <w:rsid w:val="007B3347"/>
    <w:rsid w:val="00804706"/>
    <w:rsid w:val="00821833"/>
    <w:rsid w:val="00834229"/>
    <w:rsid w:val="00840C37"/>
    <w:rsid w:val="0087428C"/>
    <w:rsid w:val="008774DB"/>
    <w:rsid w:val="00896AE8"/>
    <w:rsid w:val="008C557C"/>
    <w:rsid w:val="008E3F9A"/>
    <w:rsid w:val="009059F7"/>
    <w:rsid w:val="0090760F"/>
    <w:rsid w:val="0096307F"/>
    <w:rsid w:val="009639F9"/>
    <w:rsid w:val="009A0E42"/>
    <w:rsid w:val="009D440C"/>
    <w:rsid w:val="009E27F7"/>
    <w:rsid w:val="00A03325"/>
    <w:rsid w:val="00A56A71"/>
    <w:rsid w:val="00A578A7"/>
    <w:rsid w:val="00B06652"/>
    <w:rsid w:val="00B16578"/>
    <w:rsid w:val="00B311A9"/>
    <w:rsid w:val="00B55423"/>
    <w:rsid w:val="00BE491B"/>
    <w:rsid w:val="00BE5031"/>
    <w:rsid w:val="00BF0377"/>
    <w:rsid w:val="00C02A9D"/>
    <w:rsid w:val="00C035A9"/>
    <w:rsid w:val="00CC1278"/>
    <w:rsid w:val="00CD7173"/>
    <w:rsid w:val="00D13EB7"/>
    <w:rsid w:val="00D47638"/>
    <w:rsid w:val="00D506F3"/>
    <w:rsid w:val="00D62178"/>
    <w:rsid w:val="00D73DED"/>
    <w:rsid w:val="00DA7C6F"/>
    <w:rsid w:val="00DB71AD"/>
    <w:rsid w:val="00DF42D9"/>
    <w:rsid w:val="00E71319"/>
    <w:rsid w:val="00EA7565"/>
    <w:rsid w:val="00EA77FD"/>
    <w:rsid w:val="00EB3D00"/>
    <w:rsid w:val="00EE0751"/>
    <w:rsid w:val="00F11238"/>
    <w:rsid w:val="00F27FB5"/>
    <w:rsid w:val="00F35FD5"/>
    <w:rsid w:val="00F40AF4"/>
    <w:rsid w:val="00F42285"/>
    <w:rsid w:val="00F56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DD113"/>
  <w15:docId w15:val="{214481BD-285F-4031-B059-A353C8E8C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96307F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iln">
    <w:name w:val="Strong"/>
    <w:basedOn w:val="Standardnpsmoodstavce"/>
    <w:uiPriority w:val="22"/>
    <w:qFormat/>
    <w:rsid w:val="0032637B"/>
    <w:rPr>
      <w:b/>
      <w:bCs/>
    </w:rPr>
  </w:style>
  <w:style w:type="character" w:styleId="Zdraznn">
    <w:name w:val="Emphasis"/>
    <w:basedOn w:val="Standardnpsmoodstavce"/>
    <w:uiPriority w:val="20"/>
    <w:qFormat/>
    <w:rsid w:val="0032637B"/>
    <w:rPr>
      <w:i/>
      <w:iCs/>
    </w:rPr>
  </w:style>
  <w:style w:type="paragraph" w:styleId="Odstavecseseznamem">
    <w:name w:val="List Paragraph"/>
    <w:basedOn w:val="Normln"/>
    <w:uiPriority w:val="34"/>
    <w:qFormat/>
    <w:rsid w:val="00DA7C6F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A0332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dofe.cz/cz/pribehy-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vysledky.cermat.cz" TargetMode="External"/><Relationship Id="rId5" Type="http://schemas.openxmlformats.org/officeDocument/2006/relationships/hyperlink" Target="mailto:karfus@mpo.cz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C8C030D8.dotm</Template>
  <TotalTime>1</TotalTime>
  <Pages>6</Pages>
  <Words>1503</Words>
  <Characters>8871</Characters>
  <Application>Microsoft Office Word</Application>
  <DocSecurity>4</DocSecurity>
  <Lines>73</Lines>
  <Paragraphs>20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Jiri Zajicek</cp:lastModifiedBy>
  <cp:revision>2</cp:revision>
  <dcterms:created xsi:type="dcterms:W3CDTF">2016-10-08T11:44:00Z</dcterms:created>
  <dcterms:modified xsi:type="dcterms:W3CDTF">2016-10-08T11:44:00Z</dcterms:modified>
</cp:coreProperties>
</file>