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F6A64B" w14:textId="77777777" w:rsidR="00581F1E" w:rsidRDefault="001D05B9" w:rsidP="0050655F">
      <w:pPr>
        <w:pBdr>
          <w:bottom w:val="single" w:sz="4" w:space="1" w:color="auto"/>
        </w:pBdr>
        <w:rPr>
          <w:rStyle w:val="Siln"/>
          <w:bCs/>
        </w:rPr>
      </w:pPr>
      <w:r>
        <w:rPr>
          <w:noProof/>
          <w:lang w:eastAsia="cs-CZ"/>
        </w:rPr>
        <w:pict w14:anchorId="07F6A6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1" o:spid="_x0000_s1026" type="#_x0000_t75" style="position:absolute;margin-left:-4.55pt;margin-top:-50.85pt;width:335.65pt;height:95.5pt;z-index:251657728;visibility:visible;mso-wrap-distance-left:0;mso-wrap-distance-right:0" filled="t">
            <v:imagedata r:id="rId7" o:title=""/>
            <w10:wrap type="topAndBottom"/>
          </v:shape>
        </w:pict>
      </w:r>
    </w:p>
    <w:p w14:paraId="07F6A64C" w14:textId="7D59A3BA" w:rsidR="00581F1E" w:rsidRDefault="00581F1E" w:rsidP="003173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4956"/>
      </w:pPr>
      <w:r>
        <w:t>Vážen</w:t>
      </w:r>
      <w:r w:rsidR="00307F77">
        <w:t>ý pan</w:t>
      </w:r>
    </w:p>
    <w:p w14:paraId="72EB03E3" w14:textId="73F07DC7" w:rsidR="00307F77" w:rsidRDefault="0008787A" w:rsidP="003173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4956"/>
      </w:pPr>
      <w:r>
        <w:t>I</w:t>
      </w:r>
      <w:r w:rsidRPr="0008787A">
        <w:t xml:space="preserve">ng. Robert </w:t>
      </w:r>
      <w:proofErr w:type="spellStart"/>
      <w:r w:rsidRPr="0008787A">
        <w:t>Plaga</w:t>
      </w:r>
      <w:proofErr w:type="spellEnd"/>
      <w:r w:rsidRPr="0008787A">
        <w:t>, Ph.D</w:t>
      </w:r>
      <w:r w:rsidR="0065332F">
        <w:t>.</w:t>
      </w:r>
      <w:r w:rsidR="00A20D57">
        <w:t>,</w:t>
      </w:r>
    </w:p>
    <w:p w14:paraId="33D433E3" w14:textId="31AE744B" w:rsidR="0065332F" w:rsidRDefault="0065332F" w:rsidP="003173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4956"/>
      </w:pPr>
      <w:r w:rsidRPr="0065332F">
        <w:t>ministr školství, mládeže a tělovýchovy</w:t>
      </w:r>
    </w:p>
    <w:p w14:paraId="0D7FD20B" w14:textId="77777777" w:rsidR="00FF2DB8" w:rsidRDefault="00FF2DB8" w:rsidP="00FF2D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4956"/>
      </w:pPr>
      <w:r>
        <w:t>Ministerstvo školství, mládeže a tělovýchovy</w:t>
      </w:r>
    </w:p>
    <w:p w14:paraId="7BA9B06E" w14:textId="77777777" w:rsidR="00FF2DB8" w:rsidRDefault="00FF2DB8" w:rsidP="00FF2D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4956"/>
      </w:pPr>
      <w:r>
        <w:t>Karmelitská 529/5</w:t>
      </w:r>
    </w:p>
    <w:p w14:paraId="0CB03F0F" w14:textId="37E27442" w:rsidR="0065332F" w:rsidRDefault="00FF2DB8" w:rsidP="00FF2D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4956"/>
      </w:pPr>
      <w:r>
        <w:t>118 12 Praha 1</w:t>
      </w:r>
    </w:p>
    <w:p w14:paraId="07F6A652" w14:textId="77777777" w:rsidR="00581F1E" w:rsidRDefault="00581F1E"/>
    <w:p w14:paraId="07F6A653" w14:textId="745392D3" w:rsidR="00581F1E" w:rsidRDefault="00581F1E" w:rsidP="00EE3850">
      <w:pPr>
        <w:pBdr>
          <w:bottom w:val="single" w:sz="4" w:space="1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</w:t>
      </w:r>
      <w:r w:rsidR="00FF2DB8">
        <w:t>e Špindlerov</w:t>
      </w:r>
      <w:r w:rsidR="004637CA">
        <w:t>ě Mlýně, 2.10. 2019</w:t>
      </w:r>
    </w:p>
    <w:p w14:paraId="70389DDC" w14:textId="77777777" w:rsidR="005B2999" w:rsidRDefault="005B2999" w:rsidP="005B2999">
      <w:pPr>
        <w:pStyle w:val="xmsonormal"/>
        <w:shd w:val="clear" w:color="auto" w:fill="FFFFFF"/>
        <w:spacing w:before="0" w:beforeAutospacing="0" w:after="0" w:afterAutospacing="0"/>
        <w:ind w:left="708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54F48835" w14:textId="213CEB98" w:rsidR="005B2999" w:rsidRDefault="005B2999" w:rsidP="005B2999">
      <w:pPr>
        <w:pStyle w:val="xmsonormal"/>
        <w:shd w:val="clear" w:color="auto" w:fill="FFFFFF"/>
        <w:spacing w:before="0" w:beforeAutospacing="0" w:after="0" w:afterAutospacing="0"/>
        <w:ind w:left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ab/>
        <w:t>Vážený pane ministře,</w:t>
      </w:r>
    </w:p>
    <w:p w14:paraId="3926FAF7" w14:textId="77777777" w:rsidR="005B2999" w:rsidRDefault="005B2999" w:rsidP="00A20D57">
      <w:pPr>
        <w:pStyle w:val="xmsonormal"/>
        <w:shd w:val="clear" w:color="auto" w:fill="FFFFFF"/>
        <w:spacing w:before="0" w:beforeAutospacing="0" w:after="0" w:afterAutospacing="0" w:line="360" w:lineRule="auto"/>
        <w:ind w:left="709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63398409" w14:textId="77777777" w:rsidR="001D05B9" w:rsidRDefault="005B2999" w:rsidP="001D05B9">
      <w:pPr>
        <w:pStyle w:val="xmsonormal"/>
        <w:shd w:val="clear" w:color="auto" w:fill="FFFFFF"/>
        <w:spacing w:before="0" w:beforeAutospacing="0" w:after="0" w:afterAutospacing="0" w:line="360" w:lineRule="auto"/>
        <w:ind w:left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Valná hromada Asociace </w:t>
      </w:r>
      <w:r w:rsidR="00903544">
        <w:rPr>
          <w:rFonts w:ascii="Calibri" w:hAnsi="Calibri" w:cs="Calibri"/>
          <w:color w:val="000000"/>
          <w:sz w:val="22"/>
          <w:szCs w:val="22"/>
        </w:rPr>
        <w:t>s</w:t>
      </w:r>
      <w:r w:rsidR="00D224E6">
        <w:rPr>
          <w:rFonts w:ascii="Calibri" w:hAnsi="Calibri" w:cs="Calibri"/>
          <w:color w:val="000000"/>
          <w:sz w:val="22"/>
          <w:szCs w:val="22"/>
        </w:rPr>
        <w:t xml:space="preserve">tředních průmyslových škol ČR </w:t>
      </w:r>
      <w:r w:rsidR="002C05DF">
        <w:rPr>
          <w:rFonts w:ascii="Calibri" w:hAnsi="Calibri" w:cs="Calibri"/>
          <w:color w:val="000000"/>
          <w:sz w:val="22"/>
          <w:szCs w:val="22"/>
        </w:rPr>
        <w:t xml:space="preserve">Vás </w:t>
      </w:r>
      <w:r>
        <w:rPr>
          <w:rFonts w:ascii="Calibri" w:hAnsi="Calibri" w:cs="Calibri"/>
          <w:color w:val="000000"/>
          <w:sz w:val="22"/>
          <w:szCs w:val="22"/>
        </w:rPr>
        <w:t>vyzývá, aby</w:t>
      </w:r>
      <w:r w:rsidR="002C05DF">
        <w:rPr>
          <w:rFonts w:ascii="Calibri" w:hAnsi="Calibri" w:cs="Calibri"/>
          <w:color w:val="000000"/>
          <w:sz w:val="22"/>
          <w:szCs w:val="22"/>
        </w:rPr>
        <w:t>ste</w:t>
      </w:r>
      <w:r>
        <w:rPr>
          <w:rFonts w:ascii="Calibri" w:hAnsi="Calibri" w:cs="Calibri"/>
          <w:color w:val="000000"/>
          <w:sz w:val="22"/>
          <w:szCs w:val="22"/>
        </w:rPr>
        <w:t xml:space="preserve"> bezodkladně zahájil seriózní debatu s řediteli středních průmyslových škol o budoucnosti tohoto pro společnost nezbytného segmentu českého školství, především v oblasti dostatečného financování, personálního zabezpečení výuky, snížení administrativní zátěže a řešení dalších problémů, zvláště v současné době přechodu českého průmyslu na úroveň 4.0.</w:t>
      </w:r>
    </w:p>
    <w:p w14:paraId="07F6A65F" w14:textId="46B2142B" w:rsidR="00581F1E" w:rsidRDefault="001D05B9" w:rsidP="001D05B9">
      <w:pPr>
        <w:pStyle w:val="xmsonormal"/>
        <w:shd w:val="clear" w:color="auto" w:fill="FFFFFF"/>
        <w:spacing w:before="0" w:beforeAutospacing="0" w:after="0" w:afterAutospacing="0" w:line="360" w:lineRule="auto"/>
        <w:ind w:left="709"/>
        <w:jc w:val="both"/>
        <w:rPr>
          <w:rFonts w:ascii="Calibri" w:hAnsi="Calibri" w:cs="Calibri"/>
          <w:color w:val="000000"/>
          <w:sz w:val="22"/>
          <w:szCs w:val="22"/>
        </w:rPr>
      </w:pPr>
      <w:r w:rsidRPr="001D05B9">
        <w:rPr>
          <w:rFonts w:ascii="Calibri" w:hAnsi="Calibri" w:cs="Calibri"/>
          <w:color w:val="000000"/>
          <w:sz w:val="22"/>
          <w:szCs w:val="22"/>
        </w:rPr>
        <w:t>Žádáme o stanovení konkrétního místa a termínu, kdy se budeme moci osobně setkat a zahájit debatu.</w:t>
      </w:r>
    </w:p>
    <w:p w14:paraId="38BC98C1" w14:textId="77777777" w:rsidR="001D05B9" w:rsidRPr="001D05B9" w:rsidRDefault="001D05B9" w:rsidP="001D05B9">
      <w:pPr>
        <w:pStyle w:val="xmsonormal"/>
        <w:shd w:val="clear" w:color="auto" w:fill="FFFFFF"/>
        <w:spacing w:before="0" w:beforeAutospacing="0" w:after="0" w:afterAutospacing="0" w:line="360" w:lineRule="auto"/>
        <w:ind w:left="709"/>
        <w:jc w:val="both"/>
        <w:rPr>
          <w:rFonts w:ascii="Calibri" w:hAnsi="Calibri" w:cs="Calibri"/>
          <w:color w:val="000000"/>
          <w:sz w:val="22"/>
          <w:szCs w:val="22"/>
        </w:rPr>
      </w:pPr>
      <w:bookmarkStart w:id="0" w:name="_GoBack"/>
      <w:bookmarkEnd w:id="0"/>
    </w:p>
    <w:p w14:paraId="07F6A660" w14:textId="77777777" w:rsidR="00581F1E" w:rsidRDefault="00581F1E">
      <w:r>
        <w:tab/>
      </w:r>
      <w:r>
        <w:tab/>
        <w:t>S pozdravem</w:t>
      </w:r>
    </w:p>
    <w:p w14:paraId="07F6A661" w14:textId="77777777" w:rsidR="00581F1E" w:rsidRDefault="00581F1E"/>
    <w:p w14:paraId="07F6A662" w14:textId="77777777" w:rsidR="00581F1E" w:rsidRDefault="00581F1E"/>
    <w:p w14:paraId="07F6A663" w14:textId="77777777" w:rsidR="00581F1E" w:rsidRDefault="00581F1E" w:rsidP="00934A7C">
      <w:pPr>
        <w:ind w:left="5664"/>
        <w:jc w:val="center"/>
      </w:pPr>
      <w:r>
        <w:t>Ing. Jiří Zajíček</w:t>
      </w:r>
    </w:p>
    <w:p w14:paraId="07F6A664" w14:textId="77777777" w:rsidR="00581F1E" w:rsidRDefault="00581F1E" w:rsidP="00934A7C">
      <w:pPr>
        <w:ind w:left="5664"/>
        <w:jc w:val="center"/>
      </w:pPr>
      <w:r>
        <w:t>Předseda Asociace SPŠ ČR</w:t>
      </w:r>
    </w:p>
    <w:p w14:paraId="07F6A665" w14:textId="77777777" w:rsidR="00581F1E" w:rsidRDefault="00581F1E">
      <w:r>
        <w:tab/>
      </w:r>
      <w:r>
        <w:tab/>
      </w:r>
    </w:p>
    <w:sectPr w:rsidR="00581F1E" w:rsidSect="00685510">
      <w:footerReference w:type="default" r:id="rId8"/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3B74E7" w14:textId="77777777" w:rsidR="000D5B84" w:rsidRDefault="000D5B84" w:rsidP="00934A7C">
      <w:pPr>
        <w:spacing w:after="0" w:line="240" w:lineRule="auto"/>
      </w:pPr>
      <w:r>
        <w:separator/>
      </w:r>
    </w:p>
  </w:endnote>
  <w:endnote w:type="continuationSeparator" w:id="0">
    <w:p w14:paraId="4128DAED" w14:textId="77777777" w:rsidR="000D5B84" w:rsidRDefault="000D5B84" w:rsidP="00934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1AB27" w14:textId="77777777" w:rsidR="00B27D6D" w:rsidRDefault="00B27D6D" w:rsidP="00B27D6D">
    <w:pPr>
      <w:pStyle w:val="Zpat"/>
      <w:pBdr>
        <w:top w:val="single" w:sz="4" w:space="1" w:color="auto"/>
      </w:pBdr>
      <w:jc w:val="center"/>
      <w:rPr>
        <w:rFonts w:ascii="Arial" w:hAnsi="Arial" w:cs="Arial"/>
        <w:b/>
        <w:bCs/>
        <w:caps/>
        <w:sz w:val="20"/>
      </w:rPr>
    </w:pPr>
    <w:r>
      <w:rPr>
        <w:rFonts w:ascii="Arial" w:hAnsi="Arial" w:cs="Arial"/>
        <w:b/>
        <w:bCs/>
        <w:caps/>
        <w:sz w:val="20"/>
      </w:rPr>
      <w:t>Kontakty:</w:t>
    </w:r>
  </w:p>
  <w:p w14:paraId="2D5FE923" w14:textId="77777777" w:rsidR="00B27D6D" w:rsidRDefault="00B27D6D" w:rsidP="00B27D6D">
    <w:pPr>
      <w:pStyle w:val="Zpat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Předseda Asociace: Ing. Jiří Zajíček, tel.: 603 89 77 89, </w:t>
    </w:r>
    <w:hyperlink r:id="rId1" w:history="1">
      <w:r w:rsidRPr="00DE523F">
        <w:rPr>
          <w:rStyle w:val="Hypertextovodkaz"/>
          <w:rFonts w:ascii="Arial" w:hAnsi="Arial" w:cs="Arial"/>
          <w:sz w:val="20"/>
        </w:rPr>
        <w:t>jiri.zajicek@mssch.cz</w:t>
      </w:r>
    </w:hyperlink>
  </w:p>
  <w:p w14:paraId="537FA1C1" w14:textId="610371CF" w:rsidR="00B27D6D" w:rsidRDefault="00B27D6D" w:rsidP="00B27D6D">
    <w:pPr>
      <w:pStyle w:val="Zpat"/>
      <w:jc w:val="center"/>
    </w:pPr>
    <w:r>
      <w:rPr>
        <w:rFonts w:ascii="Arial" w:hAnsi="Arial" w:cs="Arial"/>
        <w:sz w:val="20"/>
      </w:rPr>
      <w:t xml:space="preserve">Kancelář předsedy – Jaroslava Buzková, Francouzská 1192, 742 21 Kopřivnice,  </w:t>
    </w:r>
    <w:hyperlink r:id="rId2" w:history="1">
      <w:r w:rsidRPr="00140BFA">
        <w:rPr>
          <w:rStyle w:val="Hypertextovodkaz"/>
          <w:rFonts w:ascii="Arial" w:hAnsi="Arial" w:cs="Arial"/>
          <w:sz w:val="20"/>
        </w:rPr>
        <w:t>buzkova.jaroslava@gmail.com</w:t>
      </w:r>
    </w:hyperlink>
    <w:r>
      <w:rPr>
        <w:rFonts w:ascii="Arial" w:hAnsi="Arial" w:cs="Arial"/>
        <w:sz w:val="20"/>
      </w:rPr>
      <w:t>, 606 357 103</w:t>
    </w:r>
  </w:p>
  <w:p w14:paraId="07F6A66D" w14:textId="77777777" w:rsidR="00581F1E" w:rsidRPr="00B27D6D" w:rsidRDefault="00581F1E" w:rsidP="00B27D6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73D66" w14:textId="77777777" w:rsidR="000D5B84" w:rsidRDefault="000D5B84" w:rsidP="00934A7C">
      <w:pPr>
        <w:spacing w:after="0" w:line="240" w:lineRule="auto"/>
      </w:pPr>
      <w:r>
        <w:separator/>
      </w:r>
    </w:p>
  </w:footnote>
  <w:footnote w:type="continuationSeparator" w:id="0">
    <w:p w14:paraId="7C8925A0" w14:textId="77777777" w:rsidR="000D5B84" w:rsidRDefault="000D5B84" w:rsidP="00934A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A6920"/>
    <w:multiLevelType w:val="hybridMultilevel"/>
    <w:tmpl w:val="5B92814A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D30C4"/>
    <w:rsid w:val="0008787A"/>
    <w:rsid w:val="0009022D"/>
    <w:rsid w:val="000C2205"/>
    <w:rsid w:val="000D5B84"/>
    <w:rsid w:val="000F7E1D"/>
    <w:rsid w:val="00145382"/>
    <w:rsid w:val="001D05B9"/>
    <w:rsid w:val="001F617D"/>
    <w:rsid w:val="002C05DF"/>
    <w:rsid w:val="002D3950"/>
    <w:rsid w:val="002F5035"/>
    <w:rsid w:val="00307F77"/>
    <w:rsid w:val="00317345"/>
    <w:rsid w:val="004637CA"/>
    <w:rsid w:val="004C553A"/>
    <w:rsid w:val="0050655F"/>
    <w:rsid w:val="00581F1E"/>
    <w:rsid w:val="005B2999"/>
    <w:rsid w:val="0065332F"/>
    <w:rsid w:val="00685510"/>
    <w:rsid w:val="0069657A"/>
    <w:rsid w:val="00697163"/>
    <w:rsid w:val="006B232D"/>
    <w:rsid w:val="006D30C4"/>
    <w:rsid w:val="006D5898"/>
    <w:rsid w:val="007F2C79"/>
    <w:rsid w:val="007F3791"/>
    <w:rsid w:val="00857318"/>
    <w:rsid w:val="00903544"/>
    <w:rsid w:val="00934A7C"/>
    <w:rsid w:val="00983EAC"/>
    <w:rsid w:val="009B6F0B"/>
    <w:rsid w:val="00A20D57"/>
    <w:rsid w:val="00A47829"/>
    <w:rsid w:val="00A82C33"/>
    <w:rsid w:val="00A94559"/>
    <w:rsid w:val="00B27D6D"/>
    <w:rsid w:val="00B77F3B"/>
    <w:rsid w:val="00C35BC6"/>
    <w:rsid w:val="00D224E6"/>
    <w:rsid w:val="00DD4B5D"/>
    <w:rsid w:val="00DE6FDC"/>
    <w:rsid w:val="00EE3850"/>
    <w:rsid w:val="00F04FE1"/>
    <w:rsid w:val="00F43571"/>
    <w:rsid w:val="00FF2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7F6A64B"/>
  <w14:defaultImageDpi w14:val="0"/>
  <w15:docId w15:val="{006E10F9-4C42-4E90-9631-B32146B12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uiPriority w:val="99"/>
    <w:qFormat/>
    <w:rsid w:val="00DD4B5D"/>
    <w:rPr>
      <w:rFonts w:cs="Times New Roman"/>
      <w:b/>
    </w:rPr>
  </w:style>
  <w:style w:type="paragraph" w:styleId="Zhlav">
    <w:name w:val="header"/>
    <w:basedOn w:val="Normln"/>
    <w:link w:val="ZhlavChar"/>
    <w:uiPriority w:val="99"/>
    <w:rsid w:val="00934A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locked/>
    <w:rsid w:val="00934A7C"/>
    <w:rPr>
      <w:rFonts w:cs="Times New Roman"/>
    </w:rPr>
  </w:style>
  <w:style w:type="paragraph" w:styleId="Zpat">
    <w:name w:val="footer"/>
    <w:basedOn w:val="Normln"/>
    <w:link w:val="ZpatChar"/>
    <w:rsid w:val="00934A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locked/>
    <w:rsid w:val="00934A7C"/>
    <w:rPr>
      <w:rFonts w:cs="Times New Roman"/>
    </w:rPr>
  </w:style>
  <w:style w:type="paragraph" w:styleId="Textbubliny">
    <w:name w:val="Balloon Text"/>
    <w:basedOn w:val="Normln"/>
    <w:link w:val="TextbublinyChar"/>
    <w:uiPriority w:val="99"/>
    <w:semiHidden/>
    <w:rsid w:val="00934A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934A7C"/>
    <w:rPr>
      <w:rFonts w:ascii="Tahoma" w:hAnsi="Tahoma"/>
      <w:sz w:val="16"/>
    </w:rPr>
  </w:style>
  <w:style w:type="character" w:styleId="Hypertextovodkaz">
    <w:name w:val="Hyperlink"/>
    <w:uiPriority w:val="99"/>
    <w:rsid w:val="00934A7C"/>
    <w:rPr>
      <w:rFonts w:cs="Times New Roman"/>
      <w:color w:val="0000FF"/>
      <w:u w:val="single"/>
    </w:rPr>
  </w:style>
  <w:style w:type="paragraph" w:customStyle="1" w:styleId="xmsonormal">
    <w:name w:val="x_msonormal"/>
    <w:basedOn w:val="Normln"/>
    <w:rsid w:val="005B29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4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90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37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2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5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36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245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6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otted" w:sz="6" w:space="6" w:color="3696AB"/>
                                <w:left w:val="none" w:sz="0" w:space="0" w:color="auto"/>
                                <w:bottom w:val="dotted" w:sz="6" w:space="0" w:color="3696AB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5331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33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33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33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33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331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331227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5331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5331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5331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5331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33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33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33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buzkova.jaroslava@gmail.com" TargetMode="External"/><Relationship Id="rId1" Type="http://schemas.openxmlformats.org/officeDocument/2006/relationships/hyperlink" Target="mailto:jiri.zajicek@mssch.c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12E284D1.dotm</Template>
  <TotalTime>34</TotalTime>
  <Pages>1</Pages>
  <Words>117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zajicek</dc:creator>
  <cp:keywords/>
  <dc:description/>
  <cp:lastModifiedBy>Jiří Zajíček</cp:lastModifiedBy>
  <cp:revision>16</cp:revision>
  <cp:lastPrinted>2011-06-15T11:45:00Z</cp:lastPrinted>
  <dcterms:created xsi:type="dcterms:W3CDTF">2019-10-03T10:21:00Z</dcterms:created>
  <dcterms:modified xsi:type="dcterms:W3CDTF">2019-10-03T11:23:00Z</dcterms:modified>
</cp:coreProperties>
</file>