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33" w:rsidRPr="003D5894" w:rsidRDefault="00471633" w:rsidP="008D40CA">
      <w:pPr>
        <w:pStyle w:val="Heading4"/>
        <w:rPr>
          <w:rFonts w:ascii="Verdana" w:hAnsi="Verdana" w:cs="Tahoma"/>
          <w:b/>
          <w:bCs/>
          <w:smallCaps/>
          <w:spacing w:val="60"/>
          <w:sz w:val="52"/>
          <w:szCs w:val="52"/>
        </w:rPr>
      </w:pPr>
      <w:r w:rsidRPr="003D5894">
        <w:rPr>
          <w:rFonts w:ascii="Verdana" w:hAnsi="Verdana" w:cs="Tahoma"/>
          <w:b/>
          <w:bCs/>
          <w:smallCaps/>
          <w:spacing w:val="60"/>
          <w:sz w:val="52"/>
          <w:szCs w:val="52"/>
        </w:rPr>
        <w:t>Návratka</w:t>
      </w:r>
      <w:r>
        <w:rPr>
          <w:rFonts w:ascii="Verdana" w:hAnsi="Verdana" w:cs="Tahoma"/>
          <w:b/>
          <w:bCs/>
          <w:smallCaps/>
          <w:spacing w:val="60"/>
          <w:sz w:val="52"/>
          <w:szCs w:val="52"/>
        </w:rPr>
        <w:t xml:space="preserve"> Asociace SPŠ ČR</w:t>
      </w:r>
    </w:p>
    <w:p w:rsidR="00471633" w:rsidRDefault="00471633" w:rsidP="002C4E81">
      <w:pPr>
        <w:pStyle w:val="Heading4"/>
        <w:ind w:left="360"/>
        <w:rPr>
          <w:rFonts w:ascii="Verdana" w:hAnsi="Verdana" w:cs="Tahoma"/>
          <w:smallCaps/>
        </w:rPr>
      </w:pPr>
    </w:p>
    <w:p w:rsidR="00471633" w:rsidRPr="008D5CBB" w:rsidRDefault="00471633" w:rsidP="002C4E81">
      <w:pPr>
        <w:pStyle w:val="Heading4"/>
        <w:ind w:left="360"/>
        <w:rPr>
          <w:rFonts w:ascii="Verdana" w:hAnsi="Verdana" w:cs="Tahoma"/>
          <w:b/>
          <w:bCs/>
          <w:smallCaps/>
          <w:sz w:val="32"/>
          <w:szCs w:val="32"/>
        </w:rPr>
      </w:pPr>
      <w:r w:rsidRPr="00BF4AE5">
        <w:rPr>
          <w:rFonts w:ascii="Verdana" w:hAnsi="Verdana" w:cs="Tahoma"/>
          <w:smallCaps/>
        </w:rPr>
        <w:t xml:space="preserve">Odešlete prosím </w:t>
      </w:r>
      <w:r>
        <w:rPr>
          <w:rFonts w:ascii="Verdana" w:hAnsi="Verdana" w:cs="Tahoma"/>
          <w:smallCaps/>
        </w:rPr>
        <w:t xml:space="preserve">nejpozději </w:t>
      </w:r>
      <w:r w:rsidRPr="00BF4AE5">
        <w:rPr>
          <w:rFonts w:ascii="Verdana" w:hAnsi="Verdana" w:cs="Tahoma"/>
          <w:smallCaps/>
        </w:rPr>
        <w:t>do</w:t>
      </w:r>
      <w:r>
        <w:rPr>
          <w:rFonts w:ascii="Verdana" w:hAnsi="Verdana" w:cs="Tahoma"/>
          <w:smallCaps/>
        </w:rPr>
        <w:t xml:space="preserve"> neděle </w:t>
      </w:r>
      <w:r w:rsidRPr="00C7764B">
        <w:rPr>
          <w:rFonts w:ascii="Verdana" w:hAnsi="Verdana" w:cs="Tahoma"/>
          <w:b/>
          <w:smallCaps/>
          <w:sz w:val="32"/>
          <w:szCs w:val="32"/>
        </w:rPr>
        <w:t>2</w:t>
      </w:r>
      <w:r>
        <w:rPr>
          <w:rFonts w:ascii="Verdana" w:hAnsi="Verdana" w:cs="Tahoma"/>
          <w:b/>
          <w:smallCaps/>
          <w:sz w:val="32"/>
          <w:szCs w:val="32"/>
        </w:rPr>
        <w:t>0</w:t>
      </w:r>
      <w:r w:rsidRPr="00C7764B">
        <w:rPr>
          <w:rFonts w:ascii="Verdana" w:hAnsi="Verdana" w:cs="Tahoma"/>
          <w:b/>
          <w:smallCaps/>
          <w:sz w:val="32"/>
          <w:szCs w:val="32"/>
        </w:rPr>
        <w:t xml:space="preserve">. září </w:t>
      </w:r>
      <w:r>
        <w:rPr>
          <w:rFonts w:ascii="Verdana" w:hAnsi="Verdana" w:cs="Tahoma"/>
          <w:b/>
          <w:smallCaps/>
          <w:sz w:val="32"/>
          <w:szCs w:val="32"/>
        </w:rPr>
        <w:t>2020</w:t>
      </w:r>
    </w:p>
    <w:p w:rsidR="00471633" w:rsidRDefault="00471633" w:rsidP="001B4900">
      <w:pPr>
        <w:pStyle w:val="Heading4"/>
        <w:ind w:left="360"/>
        <w:rPr>
          <w:rFonts w:ascii="Verdana" w:hAnsi="Verdana" w:cs="Tahoma"/>
          <w:smallCaps/>
        </w:rPr>
      </w:pPr>
      <w:r w:rsidRPr="00BF4AE5">
        <w:rPr>
          <w:rFonts w:ascii="Verdana" w:hAnsi="Verdana" w:cs="Tahoma"/>
          <w:smallCaps/>
        </w:rPr>
        <w:t xml:space="preserve"> na e-mail </w:t>
      </w:r>
      <w:r>
        <w:rPr>
          <w:rFonts w:ascii="Verdana" w:hAnsi="Verdana" w:cs="Tahoma"/>
          <w:smallCaps/>
        </w:rPr>
        <w:t>buzkova.jaroslava@gmail.com</w:t>
      </w:r>
    </w:p>
    <w:p w:rsidR="00471633" w:rsidRDefault="00471633" w:rsidP="001B4900">
      <w:pPr>
        <w:pStyle w:val="Heading4"/>
        <w:ind w:left="360"/>
      </w:pPr>
      <w:r w:rsidRPr="00BF4AE5">
        <w:t xml:space="preserve">případně telefonicky </w:t>
      </w:r>
    </w:p>
    <w:p w:rsidR="00471633" w:rsidRPr="00BF4AE5" w:rsidRDefault="00471633" w:rsidP="001B4900">
      <w:pPr>
        <w:pStyle w:val="Heading4"/>
        <w:ind w:left="360"/>
      </w:pPr>
      <w:r w:rsidRPr="00BF4AE5">
        <w:sym w:font="Wingdings" w:char="F028"/>
      </w:r>
      <w:r>
        <w:t xml:space="preserve"> 606 357 103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alt="BD15035_" style="width:450pt;height:7.5pt;visibility:visible">
            <v:imagedata r:id="rId5" o:title=""/>
          </v:shape>
        </w:pict>
      </w:r>
    </w:p>
    <w:p w:rsidR="00471633" w:rsidRPr="003D5894" w:rsidRDefault="00471633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 w:rsidRPr="003D5894">
        <w:rPr>
          <w:rFonts w:ascii="Verdana" w:hAnsi="Verdana" w:cs="Tahoma"/>
          <w:b/>
          <w:smallCaps/>
          <w:sz w:val="32"/>
          <w:szCs w:val="32"/>
        </w:rPr>
        <w:t>Zúčastním se celostátního semináře ředitelů SPŠ</w:t>
      </w:r>
    </w:p>
    <w:p w:rsidR="00471633" w:rsidRPr="003D5894" w:rsidRDefault="00471633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>
        <w:rPr>
          <w:rFonts w:ascii="Verdana" w:hAnsi="Verdana" w:cs="Tahoma"/>
          <w:b/>
          <w:smallCaps/>
          <w:sz w:val="32"/>
          <w:szCs w:val="32"/>
        </w:rPr>
        <w:t xml:space="preserve">a valné hromady </w:t>
      </w:r>
      <w:r w:rsidRPr="003D5894">
        <w:rPr>
          <w:rFonts w:ascii="Verdana" w:hAnsi="Verdana" w:cs="Tahoma"/>
          <w:b/>
          <w:smallCaps/>
          <w:sz w:val="32"/>
          <w:szCs w:val="32"/>
        </w:rPr>
        <w:t xml:space="preserve">ve dnech </w:t>
      </w:r>
      <w:r>
        <w:rPr>
          <w:rFonts w:ascii="Verdana" w:hAnsi="Verdana" w:cs="Tahoma"/>
          <w:b/>
          <w:smallCaps/>
          <w:sz w:val="32"/>
          <w:szCs w:val="32"/>
        </w:rPr>
        <w:t xml:space="preserve">5. 10. 2020 – 7. 10. 2020 </w:t>
      </w:r>
      <w:r w:rsidRPr="003D5894">
        <w:rPr>
          <w:rFonts w:ascii="Verdana" w:hAnsi="Verdana" w:cs="Tahoma"/>
          <w:b/>
          <w:smallCaps/>
          <w:sz w:val="32"/>
          <w:szCs w:val="32"/>
        </w:rPr>
        <w:t>v</w:t>
      </w:r>
      <w:r>
        <w:rPr>
          <w:rFonts w:ascii="Verdana" w:hAnsi="Verdana" w:cs="Tahoma"/>
          <w:b/>
          <w:smallCaps/>
          <w:sz w:val="32"/>
          <w:szCs w:val="32"/>
        </w:rPr>
        <w:t xml:space="preserve"> hotelu </w:t>
      </w:r>
      <w:r w:rsidRPr="00D97FBE">
        <w:rPr>
          <w:rFonts w:ascii="Verdana" w:hAnsi="Verdana" w:cs="Tahoma"/>
          <w:b/>
          <w:iCs/>
          <w:smallCaps/>
          <w:sz w:val="32"/>
          <w:szCs w:val="32"/>
        </w:rPr>
        <w:t>Orea Resort</w:t>
      </w:r>
      <w:r w:rsidRPr="00D97FBE">
        <w:rPr>
          <w:rFonts w:ascii="Verdana" w:hAnsi="Verdana" w:cs="Tahoma"/>
          <w:b/>
          <w:smallCaps/>
          <w:sz w:val="32"/>
          <w:szCs w:val="32"/>
        </w:rPr>
        <w:t xml:space="preserve"> Horal, Svatopetrská 280, Špindlerův Mlýn</w:t>
      </w:r>
    </w:p>
    <w:p w:rsidR="00471633" w:rsidRPr="00AA5F22" w:rsidRDefault="00471633" w:rsidP="005E2E23">
      <w:pPr>
        <w:spacing w:after="240"/>
        <w:jc w:val="both"/>
        <w:rPr>
          <w:b/>
          <w:smallCaps/>
          <w:sz w:val="16"/>
          <w:szCs w:val="16"/>
        </w:rPr>
      </w:pPr>
    </w:p>
    <w:p w:rsidR="00471633" w:rsidRPr="00FF14E7" w:rsidRDefault="00471633" w:rsidP="005E2E23">
      <w:pPr>
        <w:spacing w:after="240"/>
        <w:jc w:val="both"/>
        <w:rPr>
          <w:b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Jméno: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:rsidR="00471633" w:rsidRDefault="00471633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Funkce: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:rsidR="00471633" w:rsidRDefault="00471633" w:rsidP="005E2E23">
      <w:pPr>
        <w:spacing w:after="240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>N</w:t>
      </w:r>
      <w:r w:rsidRPr="00AA5F22">
        <w:rPr>
          <w:b/>
          <w:smallCaps/>
          <w:sz w:val="22"/>
          <w:szCs w:val="22"/>
        </w:rPr>
        <w:t xml:space="preserve">ázev školy: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:rsidR="00471633" w:rsidRPr="00AA5F22" w:rsidRDefault="00471633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>adresa: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  <w:t xml:space="preserve">                                                              PSČ: </w:t>
      </w:r>
    </w:p>
    <w:p w:rsidR="00471633" w:rsidRPr="00FF14E7" w:rsidRDefault="00471633" w:rsidP="00E41D28">
      <w:pPr>
        <w:spacing w:after="240"/>
        <w:jc w:val="both"/>
        <w:rPr>
          <w:b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e-mail: 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:rsidR="00471633" w:rsidRDefault="00471633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IČ:   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 xml:space="preserve">                                </w:t>
      </w:r>
      <w:r w:rsidRPr="00AA5F22">
        <w:rPr>
          <w:b/>
          <w:smallCaps/>
          <w:sz w:val="22"/>
          <w:szCs w:val="22"/>
        </w:rPr>
        <w:tab/>
        <w:t xml:space="preserve">DIČ: </w:t>
      </w:r>
    </w:p>
    <w:p w:rsidR="00471633" w:rsidRPr="00AA5F22" w:rsidRDefault="00471633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telefon, mobil: </w:t>
      </w:r>
    </w:p>
    <w:p w:rsidR="00471633" w:rsidRPr="00AA5F22" w:rsidRDefault="00471633" w:rsidP="003D5894">
      <w:pPr>
        <w:spacing w:after="240"/>
        <w:rPr>
          <w:b/>
          <w:smallCaps/>
        </w:rPr>
      </w:pPr>
      <w:r w:rsidRPr="00AA5F22">
        <w:rPr>
          <w:b/>
          <w:smallCaps/>
        </w:rPr>
        <w:t>Požaduji:</w:t>
      </w:r>
    </w:p>
    <w:p w:rsidR="00471633" w:rsidRPr="00AA5F22" w:rsidRDefault="00471633" w:rsidP="00E41D28">
      <w:pPr>
        <w:jc w:val="both"/>
        <w:rPr>
          <w:smallCaps/>
        </w:rPr>
      </w:pPr>
      <w:r w:rsidRPr="00AA5F22">
        <w:rPr>
          <w:b/>
          <w:smallCaps/>
        </w:rPr>
        <w:t xml:space="preserve">pondělí  </w:t>
      </w:r>
      <w:r>
        <w:rPr>
          <w:b/>
          <w:smallCaps/>
        </w:rPr>
        <w:t>5. Října</w:t>
      </w:r>
      <w:r w:rsidRPr="00AA5F22">
        <w:rPr>
          <w:b/>
          <w:smallCaps/>
        </w:rPr>
        <w:t xml:space="preserve"> 20</w:t>
      </w:r>
      <w:r>
        <w:rPr>
          <w:b/>
          <w:smallCaps/>
        </w:rPr>
        <w:t>20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večeře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ubytování</w:t>
      </w:r>
      <w:r w:rsidRPr="00AA5F22">
        <w:rPr>
          <w:smallCaps/>
        </w:rPr>
        <w:tab/>
      </w:r>
    </w:p>
    <w:p w:rsidR="00471633" w:rsidRPr="00AA5F22" w:rsidRDefault="00471633" w:rsidP="005E2E23">
      <w:pPr>
        <w:jc w:val="both"/>
        <w:rPr>
          <w:b/>
          <w:smallCaps/>
        </w:rPr>
      </w:pPr>
    </w:p>
    <w:p w:rsidR="00471633" w:rsidRPr="00AA5F22" w:rsidRDefault="00471633" w:rsidP="005E2E23">
      <w:pPr>
        <w:jc w:val="both"/>
        <w:rPr>
          <w:smallCaps/>
        </w:rPr>
      </w:pPr>
      <w:r w:rsidRPr="00AA5F22">
        <w:rPr>
          <w:b/>
          <w:smallCaps/>
        </w:rPr>
        <w:t xml:space="preserve">úterý </w:t>
      </w:r>
      <w:r>
        <w:rPr>
          <w:b/>
          <w:smallCaps/>
        </w:rPr>
        <w:t>6</w:t>
      </w:r>
      <w:r w:rsidRPr="00AA5F22">
        <w:rPr>
          <w:b/>
          <w:smallCaps/>
        </w:rPr>
        <w:t>. října 20</w:t>
      </w:r>
      <w:r>
        <w:rPr>
          <w:b/>
          <w:smallCaps/>
        </w:rPr>
        <w:t>20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>
        <w:rPr>
          <w:smallCaps/>
        </w:rPr>
        <w:tab/>
      </w:r>
      <w:r w:rsidRPr="00AA5F22">
        <w:rPr>
          <w:smallCaps/>
        </w:rPr>
        <w:t>snídaně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:rsidR="00471633" w:rsidRPr="00AA5F22" w:rsidRDefault="00471633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oběd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:rsidR="00471633" w:rsidRPr="00AA5F22" w:rsidRDefault="00471633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večeře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:rsidR="00471633" w:rsidRPr="00AA5F22" w:rsidRDefault="00471633" w:rsidP="005E2E23">
      <w:pPr>
        <w:spacing w:after="240"/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ubytování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:rsidR="00471633" w:rsidRPr="00AA5F22" w:rsidRDefault="00471633" w:rsidP="005E2E23">
      <w:pPr>
        <w:jc w:val="both"/>
        <w:rPr>
          <w:b/>
          <w:smallCaps/>
        </w:rPr>
      </w:pPr>
    </w:p>
    <w:p w:rsidR="00471633" w:rsidRPr="00AA5F22" w:rsidRDefault="00471633" w:rsidP="00EC61E4">
      <w:pPr>
        <w:jc w:val="both"/>
        <w:rPr>
          <w:smallCaps/>
        </w:rPr>
      </w:pPr>
      <w:r w:rsidRPr="00AA5F22">
        <w:rPr>
          <w:b/>
          <w:smallCaps/>
        </w:rPr>
        <w:t>středa</w:t>
      </w:r>
      <w:r>
        <w:rPr>
          <w:b/>
          <w:smallCaps/>
        </w:rPr>
        <w:t xml:space="preserve"> 7</w:t>
      </w:r>
      <w:r w:rsidRPr="00AA5F22">
        <w:rPr>
          <w:b/>
          <w:smallCaps/>
        </w:rPr>
        <w:t>. října 20</w:t>
      </w:r>
      <w:r>
        <w:rPr>
          <w:b/>
          <w:smallCaps/>
        </w:rPr>
        <w:t>20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>
        <w:rPr>
          <w:smallCaps/>
        </w:rPr>
        <w:t xml:space="preserve">               </w:t>
      </w:r>
      <w:r w:rsidRPr="00AA5F22">
        <w:rPr>
          <w:smallCaps/>
        </w:rPr>
        <w:tab/>
        <w:t>snídaně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:rsidR="00471633" w:rsidRPr="00AA5F22" w:rsidRDefault="00471633" w:rsidP="00EC61E4">
      <w:pPr>
        <w:ind w:left="4956" w:firstLine="708"/>
        <w:jc w:val="both"/>
        <w:rPr>
          <w:smallCaps/>
        </w:rPr>
      </w:pPr>
      <w:r w:rsidRPr="00AA5F22">
        <w:rPr>
          <w:smallCaps/>
        </w:rPr>
        <w:t>oběd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:rsidR="00471633" w:rsidRPr="00AA5F22" w:rsidRDefault="00471633" w:rsidP="0076405E">
      <w:pPr>
        <w:spacing w:after="240"/>
        <w:jc w:val="both"/>
        <w:rPr>
          <w:b/>
          <w:smallCaps/>
        </w:rPr>
      </w:pPr>
    </w:p>
    <w:p w:rsidR="00471633" w:rsidRPr="00AA5F22" w:rsidRDefault="00471633" w:rsidP="0076405E">
      <w:pPr>
        <w:spacing w:after="240"/>
        <w:jc w:val="both"/>
        <w:rPr>
          <w:smallCaps/>
        </w:rPr>
      </w:pPr>
      <w:r w:rsidRPr="00AA5F22">
        <w:rPr>
          <w:b/>
          <w:smallCaps/>
        </w:rPr>
        <w:t>jiné sdělení</w:t>
      </w:r>
      <w:r w:rsidRPr="00AA5F22">
        <w:rPr>
          <w:smallCaps/>
        </w:rPr>
        <w:t>: ………………………………………………………………………………</w:t>
      </w:r>
    </w:p>
    <w:p w:rsidR="00471633" w:rsidRDefault="00471633" w:rsidP="0076405E">
      <w:pPr>
        <w:spacing w:after="240"/>
        <w:jc w:val="both"/>
        <w:rPr>
          <w:smallCaps/>
        </w:rPr>
      </w:pPr>
    </w:p>
    <w:p w:rsidR="00471633" w:rsidRPr="00AA5F22" w:rsidRDefault="00471633" w:rsidP="0076405E">
      <w:pPr>
        <w:spacing w:after="240"/>
        <w:jc w:val="both"/>
        <w:rPr>
          <w:smallCaps/>
        </w:rPr>
      </w:pPr>
      <w:bookmarkStart w:id="0" w:name="_GoBack"/>
      <w:bookmarkEnd w:id="0"/>
      <w:r w:rsidRPr="00AA5F22">
        <w:rPr>
          <w:smallCaps/>
        </w:rPr>
        <w:t xml:space="preserve">Platba </w:t>
      </w:r>
      <w:r>
        <w:rPr>
          <w:smallCaps/>
        </w:rPr>
        <w:t>Členského příspěvku</w:t>
      </w:r>
      <w:r w:rsidRPr="00AA5F22">
        <w:rPr>
          <w:smallCaps/>
        </w:rPr>
        <w:t xml:space="preserve"> ve výši 7 000,-</w:t>
      </w:r>
      <w:r>
        <w:rPr>
          <w:smallCaps/>
        </w:rPr>
        <w:t xml:space="preserve"> </w:t>
      </w:r>
      <w:r w:rsidRPr="00AA5F22">
        <w:rPr>
          <w:smallCaps/>
        </w:rPr>
        <w:t xml:space="preserve">Kč </w:t>
      </w:r>
      <w:r>
        <w:rPr>
          <w:smallCaps/>
        </w:rPr>
        <w:t>Byla Provedena</w:t>
      </w:r>
      <w:r w:rsidRPr="00AA5F22">
        <w:rPr>
          <w:smallCaps/>
        </w:rPr>
        <w:t xml:space="preserve"> dne</w:t>
      </w:r>
      <w:r>
        <w:rPr>
          <w:smallCaps/>
        </w:rPr>
        <w:t xml:space="preserve"> ………….. pod VS: ……………</w:t>
      </w:r>
    </w:p>
    <w:p w:rsidR="00471633" w:rsidRPr="00AA5F22" w:rsidRDefault="00471633" w:rsidP="0076405E">
      <w:pPr>
        <w:spacing w:after="240"/>
        <w:jc w:val="both"/>
      </w:pPr>
      <w:r w:rsidRPr="00AA5F22">
        <w:rPr>
          <w:smallCaps/>
        </w:rPr>
        <w:t xml:space="preserve">Financování akce: První účastník zdarma (v rámci členského příspěvku) každý další účastník za školu hradí náklady ve  výší  </w:t>
      </w:r>
      <w:r>
        <w:rPr>
          <w:smallCaps/>
        </w:rPr>
        <w:t>3</w:t>
      </w:r>
      <w:r w:rsidRPr="00AA5F22">
        <w:rPr>
          <w:smallCaps/>
        </w:rPr>
        <w:t xml:space="preserve"> 000,-Kč (bude fakturováno škole)</w:t>
      </w:r>
    </w:p>
    <w:p w:rsidR="00471633" w:rsidRPr="00AA5F22" w:rsidRDefault="00471633">
      <w:pPr>
        <w:rPr>
          <w:b/>
          <w:bCs/>
          <w:smallCaps/>
          <w:spacing w:val="60"/>
          <w:sz w:val="22"/>
          <w:szCs w:val="22"/>
        </w:rPr>
      </w:pPr>
      <w:r w:rsidRPr="00AA5F22">
        <w:rPr>
          <w:bCs/>
          <w:smallCaps/>
          <w:spacing w:val="60"/>
          <w:sz w:val="22"/>
          <w:szCs w:val="22"/>
        </w:rPr>
        <w:t>Pokoj je k dispozici od 14:00 hodin  v den příjezdu a do 11:00hodin v den odjezdu.</w:t>
      </w:r>
      <w:r>
        <w:rPr>
          <w:bCs/>
          <w:smallCaps/>
          <w:spacing w:val="60"/>
          <w:sz w:val="22"/>
          <w:szCs w:val="22"/>
        </w:rPr>
        <w:t xml:space="preserve"> Doplatek za jednolůžkový pokoj Asociace nehradí. </w:t>
      </w:r>
    </w:p>
    <w:sectPr w:rsidR="00471633" w:rsidRPr="00AA5F22" w:rsidSect="006E3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41442"/>
    <w:multiLevelType w:val="hybridMultilevel"/>
    <w:tmpl w:val="CF8E24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B38"/>
    <w:rsid w:val="00030C67"/>
    <w:rsid w:val="0006249D"/>
    <w:rsid w:val="00072C28"/>
    <w:rsid w:val="000C6FA9"/>
    <w:rsid w:val="001148B4"/>
    <w:rsid w:val="001B4900"/>
    <w:rsid w:val="00202F9E"/>
    <w:rsid w:val="002833B1"/>
    <w:rsid w:val="002B15A4"/>
    <w:rsid w:val="002B2000"/>
    <w:rsid w:val="002C1562"/>
    <w:rsid w:val="002C4E81"/>
    <w:rsid w:val="002E33DF"/>
    <w:rsid w:val="00317B8D"/>
    <w:rsid w:val="00325EBB"/>
    <w:rsid w:val="00356A5B"/>
    <w:rsid w:val="0036349A"/>
    <w:rsid w:val="00381EDD"/>
    <w:rsid w:val="003D427F"/>
    <w:rsid w:val="003D5894"/>
    <w:rsid w:val="003F21C9"/>
    <w:rsid w:val="00410187"/>
    <w:rsid w:val="00471633"/>
    <w:rsid w:val="004B41A9"/>
    <w:rsid w:val="005363C7"/>
    <w:rsid w:val="00560AEE"/>
    <w:rsid w:val="005658FC"/>
    <w:rsid w:val="005A0121"/>
    <w:rsid w:val="005A1864"/>
    <w:rsid w:val="005D6A9A"/>
    <w:rsid w:val="005E2E23"/>
    <w:rsid w:val="005F5FC3"/>
    <w:rsid w:val="00602A04"/>
    <w:rsid w:val="006139C2"/>
    <w:rsid w:val="006E3135"/>
    <w:rsid w:val="006F2873"/>
    <w:rsid w:val="007460ED"/>
    <w:rsid w:val="00757F59"/>
    <w:rsid w:val="00760307"/>
    <w:rsid w:val="0076405E"/>
    <w:rsid w:val="00764743"/>
    <w:rsid w:val="00796789"/>
    <w:rsid w:val="007E45D5"/>
    <w:rsid w:val="007E5B67"/>
    <w:rsid w:val="007F5F98"/>
    <w:rsid w:val="00811684"/>
    <w:rsid w:val="008224C5"/>
    <w:rsid w:val="008226C4"/>
    <w:rsid w:val="00833611"/>
    <w:rsid w:val="00835B3F"/>
    <w:rsid w:val="00841505"/>
    <w:rsid w:val="008A2B8E"/>
    <w:rsid w:val="008B0855"/>
    <w:rsid w:val="008D40CA"/>
    <w:rsid w:val="008D5CBB"/>
    <w:rsid w:val="009170D0"/>
    <w:rsid w:val="00937FB8"/>
    <w:rsid w:val="009410A1"/>
    <w:rsid w:val="009411FC"/>
    <w:rsid w:val="00966665"/>
    <w:rsid w:val="009724E5"/>
    <w:rsid w:val="009B1554"/>
    <w:rsid w:val="009C2AD3"/>
    <w:rsid w:val="009F3010"/>
    <w:rsid w:val="009F576C"/>
    <w:rsid w:val="00A0718B"/>
    <w:rsid w:val="00A07ED1"/>
    <w:rsid w:val="00A10B2E"/>
    <w:rsid w:val="00A3669F"/>
    <w:rsid w:val="00A87794"/>
    <w:rsid w:val="00A97E07"/>
    <w:rsid w:val="00AA5F22"/>
    <w:rsid w:val="00AC7D49"/>
    <w:rsid w:val="00AE7B44"/>
    <w:rsid w:val="00AF4FAC"/>
    <w:rsid w:val="00B2161A"/>
    <w:rsid w:val="00B558DA"/>
    <w:rsid w:val="00B774C4"/>
    <w:rsid w:val="00B8308C"/>
    <w:rsid w:val="00BA7685"/>
    <w:rsid w:val="00BD5A41"/>
    <w:rsid w:val="00BF4AE5"/>
    <w:rsid w:val="00C7764B"/>
    <w:rsid w:val="00CA0B38"/>
    <w:rsid w:val="00CF1C50"/>
    <w:rsid w:val="00D16CCA"/>
    <w:rsid w:val="00D717D4"/>
    <w:rsid w:val="00D75383"/>
    <w:rsid w:val="00D87F37"/>
    <w:rsid w:val="00D97FBE"/>
    <w:rsid w:val="00DA1B3F"/>
    <w:rsid w:val="00DA2870"/>
    <w:rsid w:val="00DC4B0E"/>
    <w:rsid w:val="00DC5327"/>
    <w:rsid w:val="00DD21CD"/>
    <w:rsid w:val="00DD60EF"/>
    <w:rsid w:val="00DF0977"/>
    <w:rsid w:val="00E132D5"/>
    <w:rsid w:val="00E27C1A"/>
    <w:rsid w:val="00E41D28"/>
    <w:rsid w:val="00E6788C"/>
    <w:rsid w:val="00EA07D7"/>
    <w:rsid w:val="00EA3EC5"/>
    <w:rsid w:val="00EC61E4"/>
    <w:rsid w:val="00F30612"/>
    <w:rsid w:val="00F34679"/>
    <w:rsid w:val="00F65E00"/>
    <w:rsid w:val="00F73A3D"/>
    <w:rsid w:val="00FA3CE2"/>
    <w:rsid w:val="00FF1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C4E8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8DA"/>
    <w:pPr>
      <w:keepNext/>
      <w:jc w:val="center"/>
      <w:outlineLvl w:val="0"/>
    </w:pPr>
    <w:rPr>
      <w:rFonts w:ascii="Bookman Old Style" w:hAnsi="Bookman Old Style" w:cs="Arial"/>
      <w:b/>
      <w:bCs/>
      <w:smallCaps/>
      <w:sz w:val="28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58DA"/>
    <w:pPr>
      <w:keepNext/>
      <w:autoSpaceDE w:val="0"/>
      <w:autoSpaceDN w:val="0"/>
      <w:jc w:val="center"/>
      <w:outlineLvl w:val="3"/>
    </w:pPr>
    <w:rPr>
      <w:rFonts w:ascii="Arial" w:hAnsi="Arial" w:cs="Aria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58DA"/>
    <w:pPr>
      <w:keepNext/>
      <w:autoSpaceDE w:val="0"/>
      <w:autoSpaceDN w:val="0"/>
      <w:jc w:val="center"/>
      <w:outlineLvl w:val="4"/>
    </w:pPr>
    <w:rPr>
      <w:rFonts w:ascii="Bookman Old Style" w:hAnsi="Bookman Old Style" w:cs="Arial"/>
      <w:b/>
      <w:bCs/>
      <w:cap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5B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E5B6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E5B67"/>
    <w:rPr>
      <w:rFonts w:ascii="Calibri" w:hAnsi="Calibri" w:cs="Times New Roman"/>
      <w:b/>
      <w:bCs/>
      <w:i/>
      <w:iCs/>
      <w:sz w:val="26"/>
      <w:szCs w:val="26"/>
    </w:rPr>
  </w:style>
  <w:style w:type="character" w:styleId="Hyperlink">
    <w:name w:val="Hyperlink"/>
    <w:basedOn w:val="DefaultParagraphFont"/>
    <w:uiPriority w:val="99"/>
    <w:rsid w:val="00B558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3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166</Words>
  <Characters>985</Characters>
  <Application>Microsoft Office Outlook</Application>
  <DocSecurity>0</DocSecurity>
  <Lines>0</Lines>
  <Paragraphs>0</Paragraphs>
  <ScaleCrop>false</ScaleCrop>
  <Company>VOŠ, SPŠOA Kopřivnice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Návratka</dc:title>
  <dc:subject/>
  <dc:creator>Petr Mikulenka</dc:creator>
  <cp:keywords/>
  <dc:description/>
  <cp:lastModifiedBy>Ing. Pavel Plaček</cp:lastModifiedBy>
  <cp:revision>2</cp:revision>
  <cp:lastPrinted>2013-09-11T16:10:00Z</cp:lastPrinted>
  <dcterms:created xsi:type="dcterms:W3CDTF">2020-09-01T18:53:00Z</dcterms:created>
  <dcterms:modified xsi:type="dcterms:W3CDTF">2020-09-01T18:53:00Z</dcterms:modified>
</cp:coreProperties>
</file>